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E4F" w:rsidRPr="00082EB2" w:rsidRDefault="00566E4F" w:rsidP="00602A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</w:t>
      </w:r>
      <w:r w:rsidRPr="00792F2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21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21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Постоянный электрический ток</w:t>
      </w:r>
      <w:r w:rsidRPr="00F121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ВАРИАНТ </w:t>
      </w:r>
      <w:r>
        <w:rPr>
          <w:rFonts w:ascii="Times New Roman" w:hAnsi="Times New Roman" w:cs="Times New Roman"/>
          <w:color w:val="000000"/>
        </w:rPr>
        <w:t xml:space="preserve">№ </w:t>
      </w:r>
      <w:r>
        <w:rPr>
          <w:rFonts w:ascii="Times New Roman" w:hAnsi="Times New Roman" w:cs="Times New Roman"/>
          <w:b/>
          <w:bCs/>
          <w:color w:val="000000"/>
        </w:rPr>
        <w:t>1</w:t>
      </w:r>
    </w:p>
    <w:p w:rsidR="00566E4F" w:rsidRPr="00082EB2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34.75pt;margin-top:6.25pt;width:120pt;height:102.75pt;z-index:251645952;visibility:visible" wrapcoords="-135 0 -135 21442 21600 21442 21600 0 -135 0">
            <v:imagedata r:id="rId4" o:title=""/>
            <w10:wrap type="through"/>
          </v:shape>
        </w:pic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566E4F" w:rsidRPr="003629E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92F23">
        <w:rPr>
          <w:rFonts w:ascii="Times New Roman" w:hAnsi="Times New Roman" w:cs="Times New Roman"/>
          <w:b/>
          <w:bCs/>
          <w:color w:val="000000"/>
        </w:rPr>
        <w:t xml:space="preserve">1.     </w:t>
      </w:r>
      <w:r w:rsidRPr="00792F23">
        <w:rPr>
          <w:rFonts w:ascii="Times New Roman" w:hAnsi="Times New Roman" w:cs="Times New Roman"/>
          <w:color w:val="000000"/>
        </w:rPr>
        <w:t xml:space="preserve">На рисунке показана зависимость сопротивления проводника площадью сечения </w:t>
      </w: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F23">
        <w:rPr>
          <w:rFonts w:ascii="Times New Roman" w:hAnsi="Times New Roman" w:cs="Times New Roman"/>
          <w:color w:val="000000"/>
        </w:rPr>
        <w:t>1 мм</w:t>
      </w:r>
      <w:r w:rsidRPr="00792F23">
        <w:rPr>
          <w:rFonts w:ascii="Times New Roman" w:hAnsi="Times New Roman" w:cs="Times New Roman"/>
          <w:color w:val="000000"/>
          <w:vertAlign w:val="superscript"/>
        </w:rPr>
        <w:t>2</w:t>
      </w:r>
      <w:r w:rsidRPr="00792F23">
        <w:rPr>
          <w:rFonts w:ascii="Times New Roman" w:hAnsi="Times New Roman" w:cs="Times New Roman"/>
          <w:color w:val="000000"/>
        </w:rPr>
        <w:t xml:space="preserve"> от его длины. Чему равно удельное электрическое сопротивление вещества, из которого сделан проводник?</w:t>
      </w:r>
      <w:r w:rsidRPr="00E97C94">
        <w:t xml:space="preserve"> </w:t>
      </w:r>
    </w:p>
    <w:p w:rsidR="00566E4F" w:rsidRPr="004C7FE4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4C7FE4">
        <w:rPr>
          <w:rFonts w:ascii="Times New Roman" w:hAnsi="Times New Roman" w:cs="Times New Roman"/>
          <w:b/>
          <w:bCs/>
          <w:color w:val="000000"/>
        </w:rPr>
        <w:t>Ответ: _____ Ом</w:t>
      </w:r>
      <w:r w:rsidRPr="004C7FE4">
        <w:rPr>
          <w:rFonts w:ascii="Times New Roman" w:hAnsi="Times New Roman" w:cs="Times New Roman"/>
          <w:b/>
          <w:bCs/>
          <w:color w:val="000000"/>
        </w:rPr>
        <w:sym w:font="Symbol" w:char="F0D7"/>
      </w:r>
      <w:r w:rsidRPr="004C7FE4">
        <w:rPr>
          <w:rFonts w:ascii="Times New Roman" w:hAnsi="Times New Roman" w:cs="Times New Roman"/>
          <w:b/>
          <w:bCs/>
          <w:color w:val="000000"/>
        </w:rPr>
        <w:t xml:space="preserve"> мм</w:t>
      </w:r>
      <w:r w:rsidRPr="004C7FE4">
        <w:rPr>
          <w:rFonts w:ascii="Times New Roman" w:hAnsi="Times New Roman" w:cs="Times New Roman"/>
          <w:b/>
          <w:bCs/>
          <w:color w:val="000000"/>
          <w:vertAlign w:val="superscript"/>
        </w:rPr>
        <w:t>2</w:t>
      </w:r>
      <w:r w:rsidRPr="004C7FE4">
        <w:rPr>
          <w:rFonts w:ascii="Times New Roman" w:hAnsi="Times New Roman" w:cs="Times New Roman"/>
          <w:b/>
          <w:bCs/>
          <w:color w:val="000000"/>
        </w:rPr>
        <w:t>/м</w:t>
      </w: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92F23">
        <w:rPr>
          <w:rFonts w:ascii="Times New Roman" w:hAnsi="Times New Roman" w:cs="Times New Roman"/>
          <w:b/>
          <w:bCs/>
          <w:color w:val="000000"/>
        </w:rPr>
        <w:t>2.</w:t>
      </w:r>
      <w:r w:rsidRPr="00792F23">
        <w:rPr>
          <w:rFonts w:ascii="Times New Roman" w:hAnsi="Times New Roman" w:cs="Times New Roman"/>
          <w:color w:val="000000"/>
        </w:rPr>
        <w:t xml:space="preserve">     Как изменится сила тока, проходящего через проводник, если увеличить в 2 раза напряжение между его концами, а площадь сечения проводника уменьшить в 2 раза?</w:t>
      </w: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F23">
        <w:rPr>
          <w:rFonts w:ascii="Times New Roman" w:hAnsi="Times New Roman" w:cs="Times New Roman"/>
          <w:color w:val="000000"/>
        </w:rPr>
        <w:t>1)     не изменится                      3)    увеличится в 2 раза</w:t>
      </w: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92F23">
        <w:rPr>
          <w:rFonts w:ascii="Times New Roman" w:hAnsi="Times New Roman" w:cs="Times New Roman"/>
          <w:color w:val="000000"/>
        </w:rPr>
        <w:t>2)    уменьшится в 2 раза</w:t>
      </w:r>
      <w:r>
        <w:rPr>
          <w:rFonts w:ascii="Times New Roman" w:hAnsi="Times New Roman" w:cs="Times New Roman"/>
          <w:color w:val="000000"/>
        </w:rPr>
        <w:t xml:space="preserve">         </w:t>
      </w:r>
      <w:r w:rsidRPr="00792F23">
        <w:rPr>
          <w:rFonts w:ascii="Times New Roman" w:hAnsi="Times New Roman" w:cs="Times New Roman"/>
          <w:color w:val="000000"/>
        </w:rPr>
        <w:t xml:space="preserve"> 4)    у</w:t>
      </w:r>
      <w:r>
        <w:rPr>
          <w:rFonts w:ascii="Times New Roman" w:hAnsi="Times New Roman" w:cs="Times New Roman"/>
          <w:color w:val="000000"/>
        </w:rPr>
        <w:t>меньш</w:t>
      </w:r>
      <w:r w:rsidRPr="00792F23">
        <w:rPr>
          <w:rFonts w:ascii="Times New Roman" w:hAnsi="Times New Roman" w:cs="Times New Roman"/>
          <w:color w:val="000000"/>
        </w:rPr>
        <w:t>ится в 4 раза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Рисунок 4" o:spid="_x0000_s1027" type="#_x0000_t75" style="position:absolute;margin-left:243pt;margin-top:4.1pt;width:111.75pt;height:106.5pt;z-index:251646976;visibility:visible" wrapcoords="-145 0 -145 21448 21600 21448 21600 0 -145 0">
            <v:imagedata r:id="rId5" o:title=""/>
            <w10:wrap type="through"/>
          </v:shape>
        </w:pict>
      </w:r>
    </w:p>
    <w:p w:rsidR="00566E4F" w:rsidRPr="00792F23" w:rsidRDefault="00566E4F" w:rsidP="00792F2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92F23">
        <w:rPr>
          <w:rFonts w:ascii="Times New Roman" w:hAnsi="Times New Roman" w:cs="Times New Roman"/>
          <w:b/>
          <w:bCs/>
          <w:color w:val="000000"/>
        </w:rPr>
        <w:t>3.</w:t>
      </w:r>
      <w:r w:rsidRPr="00792F23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На рисунке изображены графики зависимости силы тока в четырех проводниках от напряжения на их концах. Сопротивление какого проводника равно 4 Ом</w:t>
      </w:r>
      <w:r w:rsidRPr="007D4B6D">
        <w:rPr>
          <w:rFonts w:ascii="Times New Roman" w:hAnsi="Times New Roman" w:cs="Times New Roman"/>
          <w:color w:val="000000"/>
        </w:rPr>
        <w:t>?</w:t>
      </w: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92F23">
        <w:rPr>
          <w:rFonts w:ascii="Times New Roman" w:hAnsi="Times New Roman" w:cs="Times New Roman"/>
          <w:color w:val="000000"/>
        </w:rPr>
        <w:t xml:space="preserve">1)    </w:t>
      </w:r>
      <w:r>
        <w:rPr>
          <w:rFonts w:ascii="Times New Roman" w:hAnsi="Times New Roman" w:cs="Times New Roman"/>
          <w:color w:val="000000"/>
        </w:rPr>
        <w:t>проводника</w:t>
      </w:r>
      <w:r w:rsidRPr="00792F23">
        <w:rPr>
          <w:rFonts w:ascii="Times New Roman" w:hAnsi="Times New Roman" w:cs="Times New Roman"/>
          <w:color w:val="000000"/>
        </w:rPr>
        <w:t xml:space="preserve"> 1              </w:t>
      </w:r>
      <w:r>
        <w:rPr>
          <w:rFonts w:ascii="Times New Roman" w:hAnsi="Times New Roman" w:cs="Times New Roman"/>
          <w:color w:val="000000"/>
        </w:rPr>
        <w:t xml:space="preserve">3)    проводника 3            </w:t>
      </w:r>
      <w:r w:rsidRPr="00792F23">
        <w:rPr>
          <w:rFonts w:ascii="Times New Roman" w:hAnsi="Times New Roman" w:cs="Times New Roman"/>
          <w:color w:val="000000"/>
        </w:rPr>
        <w:t xml:space="preserve">            </w:t>
      </w: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92F23">
        <w:rPr>
          <w:rFonts w:ascii="Times New Roman" w:hAnsi="Times New Roman" w:cs="Times New Roman"/>
          <w:color w:val="000000"/>
        </w:rPr>
        <w:t xml:space="preserve">2)    </w:t>
      </w:r>
      <w:r>
        <w:rPr>
          <w:rFonts w:ascii="Times New Roman" w:hAnsi="Times New Roman" w:cs="Times New Roman"/>
          <w:color w:val="000000"/>
        </w:rPr>
        <w:t>проводника</w:t>
      </w:r>
      <w:r w:rsidRPr="00792F23">
        <w:rPr>
          <w:rFonts w:ascii="Times New Roman" w:hAnsi="Times New Roman" w:cs="Times New Roman"/>
          <w:color w:val="000000"/>
        </w:rPr>
        <w:t xml:space="preserve"> 2 </w:t>
      </w:r>
      <w:r>
        <w:rPr>
          <w:rFonts w:ascii="Times New Roman" w:hAnsi="Times New Roman" w:cs="Times New Roman"/>
          <w:color w:val="000000"/>
        </w:rPr>
        <w:t xml:space="preserve">             </w:t>
      </w:r>
      <w:r w:rsidRPr="00792F23">
        <w:rPr>
          <w:rFonts w:ascii="Times New Roman" w:hAnsi="Times New Roman" w:cs="Times New Roman"/>
          <w:color w:val="000000"/>
        </w:rPr>
        <w:t xml:space="preserve">4)    </w:t>
      </w:r>
      <w:r>
        <w:rPr>
          <w:rFonts w:ascii="Times New Roman" w:hAnsi="Times New Roman" w:cs="Times New Roman"/>
          <w:color w:val="000000"/>
        </w:rPr>
        <w:t>проводника 4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noProof/>
        </w:rPr>
        <w:pict>
          <v:shape id="Рисунок 7" o:spid="_x0000_s1028" type="#_x0000_t75" style="position:absolute;margin-left:243pt;margin-top:7.1pt;width:114.75pt;height:74.25pt;z-index:251648000;visibility:visible" wrapcoords="-141 0 -141 21382 21600 21382 21600 0 -141 0">
            <v:imagedata r:id="rId6" o:title=""/>
            <w10:wrap type="through"/>
          </v:shape>
        </w:pict>
      </w:r>
      <w:r w:rsidRPr="00792F23">
        <w:rPr>
          <w:rFonts w:ascii="Times New Roman" w:hAnsi="Times New Roman" w:cs="Times New Roman"/>
          <w:b/>
          <w:bCs/>
          <w:color w:val="000000"/>
        </w:rPr>
        <w:t>4.</w:t>
      </w:r>
      <w:r w:rsidRPr="00792F23">
        <w:rPr>
          <w:rFonts w:ascii="Times New Roman" w:hAnsi="Times New Roman" w:cs="Times New Roman"/>
          <w:color w:val="000000"/>
        </w:rPr>
        <w:t xml:space="preserve">     </w:t>
      </w:r>
      <w:r>
        <w:rPr>
          <w:rFonts w:ascii="Times New Roman" w:hAnsi="Times New Roman" w:cs="Times New Roman"/>
          <w:color w:val="000000"/>
        </w:rPr>
        <w:t>На участке цепи, изображенном на рисунке, сопротивление каждого резистора равно 3 Ом. Общее сопротивление участка равно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Ом</w:t>
      </w: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4F" w:rsidRPr="007D4B6D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Рисунок 10" o:spid="_x0000_s1029" type="#_x0000_t75" style="position:absolute;margin-left:167.25pt;margin-top:18.2pt;width:189pt;height:60.75pt;z-index:251649024;visibility:visible" wrapcoords="-86 0 -86 21333 21600 21333 21600 0 -86 0">
            <v:imagedata r:id="rId7" o:title=""/>
            <w10:wrap type="through"/>
          </v:shape>
        </w:pict>
      </w:r>
      <w:r w:rsidRPr="00792F23">
        <w:rPr>
          <w:rFonts w:ascii="Times New Roman" w:hAnsi="Times New Roman" w:cs="Times New Roman"/>
          <w:b/>
          <w:bCs/>
          <w:color w:val="000000"/>
        </w:rPr>
        <w:t>5.</w:t>
      </w:r>
      <w:r w:rsidRPr="00792F23">
        <w:rPr>
          <w:rFonts w:ascii="Times New Roman" w:hAnsi="Times New Roman" w:cs="Times New Roman"/>
          <w:color w:val="000000"/>
        </w:rPr>
        <w:t xml:space="preserve">     </w:t>
      </w:r>
      <w:r>
        <w:rPr>
          <w:rFonts w:ascii="Times New Roman" w:hAnsi="Times New Roman" w:cs="Times New Roman"/>
          <w:color w:val="000000"/>
        </w:rPr>
        <w:t>В цепи, изображенной на рисунке амперметр показывает силу тока 1 А. К каким точкам нужно подключить вольтметр, чтобы его показания были равны 4 В</w:t>
      </w:r>
      <w:r w:rsidRPr="007D4B6D">
        <w:rPr>
          <w:rFonts w:ascii="Times New Roman" w:hAnsi="Times New Roman" w:cs="Times New Roman"/>
          <w:color w:val="000000"/>
        </w:rPr>
        <w:t>?</w:t>
      </w: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F23">
        <w:rPr>
          <w:rFonts w:ascii="Times New Roman" w:hAnsi="Times New Roman" w:cs="Times New Roman"/>
          <w:color w:val="000000"/>
        </w:rPr>
        <w:t xml:space="preserve">1)    </w:t>
      </w:r>
      <w:r>
        <w:rPr>
          <w:rFonts w:ascii="Times New Roman" w:hAnsi="Times New Roman" w:cs="Times New Roman"/>
          <w:color w:val="000000"/>
        </w:rPr>
        <w:t>АБ</w:t>
      </w:r>
      <w:r w:rsidRPr="00792F23">
        <w:rPr>
          <w:rFonts w:ascii="Times New Roman" w:hAnsi="Times New Roman" w:cs="Times New Roman"/>
          <w:color w:val="000000"/>
        </w:rPr>
        <w:t xml:space="preserve">       3)    </w:t>
      </w:r>
      <w:r>
        <w:rPr>
          <w:rFonts w:ascii="Times New Roman" w:hAnsi="Times New Roman" w:cs="Times New Roman"/>
          <w:color w:val="000000"/>
        </w:rPr>
        <w:t>БГ</w:t>
      </w:r>
      <w:r w:rsidRPr="00E97C94">
        <w:t xml:space="preserve"> </w:t>
      </w: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92F23">
        <w:rPr>
          <w:rFonts w:ascii="Times New Roman" w:hAnsi="Times New Roman" w:cs="Times New Roman"/>
          <w:color w:val="000000"/>
        </w:rPr>
        <w:t xml:space="preserve">2)    </w:t>
      </w:r>
      <w:r>
        <w:rPr>
          <w:rFonts w:ascii="Times New Roman" w:hAnsi="Times New Roman" w:cs="Times New Roman"/>
          <w:color w:val="000000"/>
        </w:rPr>
        <w:t>БВ</w:t>
      </w:r>
      <w:r w:rsidRPr="00792F23">
        <w:rPr>
          <w:rFonts w:ascii="Times New Roman" w:hAnsi="Times New Roman" w:cs="Times New Roman"/>
          <w:color w:val="000000"/>
        </w:rPr>
        <w:t xml:space="preserve">       4)    </w:t>
      </w:r>
      <w:r>
        <w:rPr>
          <w:rFonts w:ascii="Times New Roman" w:hAnsi="Times New Roman" w:cs="Times New Roman"/>
          <w:color w:val="000000"/>
        </w:rPr>
        <w:t>АВ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Рисунок 13" o:spid="_x0000_s1030" type="#_x0000_t75" style="position:absolute;margin-left:243pt;margin-top:6.25pt;width:120.75pt;height:59.25pt;z-index:251650048;visibility:visible" wrapcoords="-134 0 -134 21327 21600 21327 21600 0 -134 0">
            <v:imagedata r:id="rId8" o:title=""/>
            <w10:wrap type="through"/>
          </v:shape>
        </w:pict>
      </w:r>
    </w:p>
    <w:p w:rsidR="00566E4F" w:rsidRPr="007D4B6D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792F23">
        <w:rPr>
          <w:rFonts w:ascii="Times New Roman" w:hAnsi="Times New Roman" w:cs="Times New Roman"/>
          <w:b/>
          <w:bCs/>
          <w:color w:val="000000"/>
        </w:rPr>
        <w:t xml:space="preserve">6.     </w:t>
      </w:r>
      <w:r>
        <w:rPr>
          <w:rFonts w:ascii="Times New Roman" w:hAnsi="Times New Roman" w:cs="Times New Roman"/>
          <w:color w:val="000000"/>
        </w:rPr>
        <w:t xml:space="preserve">Три резистора сопротивлениями </w:t>
      </w:r>
      <w:r>
        <w:rPr>
          <w:rFonts w:ascii="Times New Roman" w:hAnsi="Times New Roman" w:cs="Times New Roman"/>
          <w:color w:val="000000"/>
          <w:lang w:val="en-US"/>
        </w:rPr>
        <w:t>R</w:t>
      </w:r>
      <w:r w:rsidRPr="007D4B6D"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 xml:space="preserve">=10 Ом, </w:t>
      </w:r>
      <w:r>
        <w:rPr>
          <w:rFonts w:ascii="Times New Roman" w:hAnsi="Times New Roman" w:cs="Times New Roman"/>
          <w:color w:val="000000"/>
          <w:lang w:val="en-US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 xml:space="preserve">=6 Ом и </w:t>
      </w:r>
      <w:r>
        <w:rPr>
          <w:rFonts w:ascii="Times New Roman" w:hAnsi="Times New Roman" w:cs="Times New Roman"/>
          <w:color w:val="000000"/>
          <w:lang w:val="en-US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3</w:t>
      </w:r>
      <w:r>
        <w:rPr>
          <w:rFonts w:ascii="Times New Roman" w:hAnsi="Times New Roman" w:cs="Times New Roman"/>
          <w:color w:val="000000"/>
        </w:rPr>
        <w:t>=3 Ом соединены в цепь как показано на рисунке. На каком резисторе выделится наибольшее количество теплоты</w:t>
      </w:r>
      <w:r w:rsidRPr="00E97C94">
        <w:t xml:space="preserve"> </w:t>
      </w:r>
    </w:p>
    <w:p w:rsidR="00566E4F" w:rsidRPr="005E6725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</w:rPr>
        <w:t>1)    на первом</w:t>
      </w:r>
      <w:r>
        <w:rPr>
          <w:rFonts w:ascii="Times New Roman" w:hAnsi="Times New Roman" w:cs="Times New Roman"/>
          <w:color w:val="000000"/>
          <w:vertAlign w:val="superscript"/>
        </w:rPr>
        <w:t xml:space="preserve">        </w:t>
      </w:r>
      <w:r>
        <w:rPr>
          <w:rFonts w:ascii="Arial" w:hAnsi="Arial" w:cs="Arial"/>
          <w:color w:val="000000"/>
        </w:rPr>
        <w:t xml:space="preserve">       </w:t>
      </w:r>
      <w:r>
        <w:rPr>
          <w:rFonts w:ascii="Times New Roman" w:hAnsi="Arial" w:cs="Times New Roman"/>
          <w:color w:val="000000"/>
        </w:rPr>
        <w:t xml:space="preserve">3)    </w:t>
      </w:r>
      <w:r>
        <w:rPr>
          <w:rFonts w:ascii="Times New Roman" w:hAnsi="Times New Roman" w:cs="Times New Roman"/>
          <w:color w:val="000000"/>
        </w:rPr>
        <w:t>на третьем</w:t>
      </w: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   на втором</w:t>
      </w:r>
      <w:r>
        <w:rPr>
          <w:rFonts w:ascii="Arial" w:hAnsi="Arial" w:cs="Arial"/>
          <w:color w:val="000000"/>
        </w:rPr>
        <w:t xml:space="preserve">            </w:t>
      </w:r>
      <w:r>
        <w:rPr>
          <w:rFonts w:ascii="Times New Roman" w:hAnsi="Arial" w:cs="Times New Roman"/>
          <w:color w:val="000000"/>
        </w:rPr>
        <w:t xml:space="preserve">4)    </w:t>
      </w:r>
      <w:r>
        <w:rPr>
          <w:rFonts w:ascii="Times New Roman" w:hAnsi="Times New Roman" w:cs="Times New Roman"/>
          <w:color w:val="000000"/>
        </w:rPr>
        <w:t>на всех одинаково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Pr="00F41C9B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A5122">
        <w:rPr>
          <w:rFonts w:ascii="Times New Roman" w:hAnsi="Times New Roman" w:cs="Times New Roman"/>
          <w:b/>
          <w:bCs/>
          <w:color w:val="000000"/>
        </w:rPr>
        <w:t>7.</w:t>
      </w:r>
      <w:r>
        <w:rPr>
          <w:rFonts w:ascii="Times New Roman" w:hAnsi="Times New Roman" w:cs="Times New Roman"/>
          <w:b/>
          <w:bCs/>
          <w:color w:val="000000"/>
        </w:rPr>
        <w:t xml:space="preserve">     </w:t>
      </w:r>
      <w:r>
        <w:rPr>
          <w:rFonts w:ascii="Times New Roman" w:hAnsi="Times New Roman" w:cs="Times New Roman"/>
          <w:color w:val="000000"/>
        </w:rPr>
        <w:t>ЭДС источника равна 8 В, внешнее сопротивление 3 Ом, внутреннее сопротивление 1 Ом. Сила тока в полной цепи равна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А</w:t>
      </w: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>8.</w:t>
      </w:r>
      <w:r>
        <w:rPr>
          <w:rFonts w:ascii="Times New Roman" w:hAnsi="Times New Roman" w:cs="Times New Roman"/>
          <w:color w:val="000000"/>
        </w:rPr>
        <w:t xml:space="preserve">    Используя условие задачи установите  соответствие величи</w:t>
      </w:r>
      <w:r>
        <w:rPr>
          <w:rFonts w:ascii="Times New Roman" w:hAnsi="Times New Roman" w:cs="Times New Roman"/>
          <w:color w:val="000000"/>
        </w:rPr>
        <w:softHyphen/>
        <w:t>н с их изменениями.</w:t>
      </w:r>
    </w:p>
    <w:p w:rsidR="00566E4F" w:rsidRPr="003629E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 каждой позиции первого столбца подберите соот</w:t>
      </w:r>
      <w:r>
        <w:rPr>
          <w:rFonts w:ascii="Times New Roman" w:hAnsi="Times New Roman" w:cs="Times New Roman"/>
          <w:color w:val="000000"/>
        </w:rPr>
        <w:softHyphen/>
        <w:t xml:space="preserve">ветствующую позицию второго и запишите </w:t>
      </w:r>
      <w:r>
        <w:rPr>
          <w:rFonts w:ascii="Times New Roman" w:hAnsi="Times New Roman" w:cs="Times New Roman"/>
          <w:color w:val="000000"/>
          <w:u w:val="single"/>
        </w:rPr>
        <w:t xml:space="preserve">в таблицу </w:t>
      </w:r>
      <w:r>
        <w:rPr>
          <w:rFonts w:ascii="Times New Roman" w:hAnsi="Times New Roman" w:cs="Times New Roman"/>
          <w:color w:val="000000"/>
        </w:rPr>
        <w:t>выбранные цифры под соответствующими буквами.</w:t>
      </w:r>
    </w:p>
    <w:p w:rsidR="00566E4F" w:rsidRPr="003629E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Pr="003629E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Рисунок 16" o:spid="_x0000_s1031" type="#_x0000_t75" style="position:absolute;margin-left:287.35pt;margin-top:-8.85pt;width:87pt;height:69.75pt;z-index:251651072;visibility:visible" wrapcoords="-186 0 -186 21368 21600 21368 21600 0 -186 0">
            <v:imagedata r:id="rId9" o:title=""/>
            <w10:wrap type="through"/>
          </v:shape>
        </w:pict>
      </w:r>
      <w:r>
        <w:rPr>
          <w:rFonts w:ascii="Times New Roman" w:hAnsi="Times New Roman" w:cs="Times New Roman"/>
          <w:sz w:val="24"/>
          <w:szCs w:val="24"/>
        </w:rPr>
        <w:t>В цепи, изображенной на рисунке, ползунок реостата передвинули вниз. При этом…</w:t>
      </w:r>
    </w:p>
    <w:p w:rsidR="00566E4F" w:rsidRPr="003629E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ФИЗИЧЕСКАЯ ВЕЛИЧИНА</w:t>
      </w:r>
      <w:r>
        <w:rPr>
          <w:rFonts w:ascii="Arial" w:hAnsi="Arial" w:cs="Arial"/>
          <w:color w:val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 xml:space="preserve">        ИЗМЕНЕНИЕ</w:t>
      </w:r>
      <w:r w:rsidRPr="00E97C94">
        <w:t xml:space="preserve"> </w:t>
      </w:r>
    </w:p>
    <w:p w:rsidR="00566E4F" w:rsidRPr="00F41C9B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A)   Сила тока</w:t>
      </w:r>
      <w:r>
        <w:rPr>
          <w:rFonts w:ascii="Arial" w:hAnsi="Arial" w:cs="Arial"/>
          <w:color w:val="000000"/>
        </w:rPr>
        <w:t xml:space="preserve">                                   </w:t>
      </w:r>
      <w:r>
        <w:rPr>
          <w:rFonts w:ascii="Times New Roman" w:hAnsi="Arial" w:cs="Times New Roman"/>
          <w:color w:val="000000"/>
        </w:rPr>
        <w:t xml:space="preserve">1)   </w:t>
      </w:r>
      <w:r>
        <w:rPr>
          <w:rFonts w:ascii="Times New Roman" w:hAnsi="Times New Roman" w:cs="Times New Roman"/>
          <w:color w:val="000000"/>
        </w:rPr>
        <w:t>увеличивается</w:t>
      </w:r>
    </w:p>
    <w:p w:rsidR="00566E4F" w:rsidRPr="00F41C9B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Б)   Электродвижущая сила                2)    уменьшается</w:t>
      </w:r>
    </w:p>
    <w:p w:rsidR="00566E4F" w:rsidRPr="005E6725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B)   Напряжение на резисторе</w:t>
      </w:r>
      <w:r>
        <w:rPr>
          <w:rFonts w:ascii="Arial" w:hAnsi="Arial" w:cs="Arial"/>
          <w:color w:val="000000"/>
        </w:rPr>
        <w:t xml:space="preserve">           </w:t>
      </w:r>
      <w:r>
        <w:rPr>
          <w:rFonts w:ascii="Times New Roman" w:hAnsi="Arial" w:cs="Times New Roman"/>
          <w:color w:val="000000"/>
        </w:rPr>
        <w:t xml:space="preserve">3)    </w:t>
      </w:r>
      <w:r>
        <w:rPr>
          <w:rFonts w:ascii="Times New Roman" w:hAnsi="Times New Roman" w:cs="Times New Roman"/>
          <w:color w:val="000000"/>
        </w:rPr>
        <w:t>не изменяется</w:t>
      </w:r>
    </w:p>
    <w:p w:rsidR="00566E4F" w:rsidRPr="00F41C9B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Г)    Сопротивление реостата                                                           </w:t>
      </w:r>
    </w:p>
    <w:tbl>
      <w:tblPr>
        <w:tblW w:w="7088" w:type="dxa"/>
        <w:tblInd w:w="-38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1772"/>
        <w:gridCol w:w="1772"/>
        <w:gridCol w:w="1772"/>
        <w:gridCol w:w="1772"/>
      </w:tblGrid>
      <w:tr w:rsidR="00566E4F" w:rsidRPr="00EC140E">
        <w:trPr>
          <w:trHeight w:val="317"/>
        </w:trPr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566E4F" w:rsidRPr="00EC140E">
        <w:trPr>
          <w:trHeight w:val="317"/>
        </w:trPr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9.    </w:t>
      </w:r>
      <w:r>
        <w:rPr>
          <w:rFonts w:ascii="Times New Roman" w:hAnsi="Times New Roman" w:cs="Times New Roman"/>
          <w:color w:val="000000"/>
        </w:rPr>
        <w:t xml:space="preserve">В электроприборе за 15 минут электрическим током совершена работа </w:t>
      </w: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9 кДж. Сила тока в цепи 2 А. Определите сопротивление прибора.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Ом</w:t>
      </w: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Pr="00334F0D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10</w:t>
      </w:r>
      <w:r w:rsidRPr="00F41C9B">
        <w:rPr>
          <w:rFonts w:ascii="Times New Roman" w:hAnsi="Times New Roman" w:cs="Times New Roman"/>
          <w:b/>
          <w:bCs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 xml:space="preserve">    Электрическая цепь состоит из двух резисторов сопротивлением по 4 Ом соединенных последовательно, источника тока с ЭДС 30 В и внутренним сопротивлением 2 Ом. Определить силу тока цепи.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А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66E4F" w:rsidRPr="003629E3" w:rsidRDefault="00566E4F" w:rsidP="00E03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 xml:space="preserve">11. </w:t>
      </w:r>
      <w:r>
        <w:rPr>
          <w:rFonts w:ascii="Times New Roman" w:hAnsi="Times New Roman" w:cs="Times New Roman"/>
          <w:color w:val="000000"/>
        </w:rPr>
        <w:t>Температура однородного медного цилиндрического проводника длиной 10 м в течение 57 с повысилась на 10 К. Определить напряжение, которое было приложено к проводнику в это время. Изменением сопротивления проводника и рассеянием тепла при его нагревании пренебречь.</w:t>
      </w:r>
    </w:p>
    <w:p w:rsidR="00566E4F" w:rsidRDefault="00566E4F" w:rsidP="00602A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6E4F" w:rsidRDefault="00566E4F" w:rsidP="00602A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№7</w:t>
      </w:r>
      <w:r w:rsidRPr="00F121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66E4F" w:rsidRPr="00453231" w:rsidRDefault="00566E4F" w:rsidP="00602A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21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Постоянный электрический ток</w:t>
      </w:r>
      <w:r w:rsidRPr="00F121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ВАРИАНТ </w:t>
      </w:r>
      <w:r>
        <w:rPr>
          <w:rFonts w:ascii="Times New Roman" w:hAnsi="Times New Roman" w:cs="Times New Roman"/>
          <w:color w:val="000000"/>
        </w:rPr>
        <w:t xml:space="preserve">№ </w:t>
      </w:r>
      <w:r>
        <w:rPr>
          <w:rFonts w:ascii="Times New Roman" w:hAnsi="Times New Roman" w:cs="Times New Roman"/>
          <w:b/>
          <w:bCs/>
          <w:color w:val="000000"/>
        </w:rPr>
        <w:t>2</w:t>
      </w:r>
    </w:p>
    <w:p w:rsidR="00566E4F" w:rsidRPr="00453231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noProof/>
        </w:rPr>
        <w:pict>
          <v:shape id="Рисунок 19" o:spid="_x0000_s1032" type="#_x0000_t75" style="position:absolute;left:0;text-align:left;margin-left:234.75pt;margin-top:5.95pt;width:131.25pt;height:101.25pt;z-index:251652096;visibility:visible" wrapcoords="-123 0 -123 21440 21600 21440 21600 0 -123 0">
            <v:imagedata r:id="rId10" o:title=""/>
            <w10:wrap type="through"/>
          </v:shape>
        </w:pict>
      </w:r>
    </w:p>
    <w:p w:rsidR="00566E4F" w:rsidRDefault="00566E4F" w:rsidP="00D268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>1.</w:t>
      </w:r>
      <w:r>
        <w:rPr>
          <w:rFonts w:ascii="Times New Roman" w:hAnsi="Times New Roman" w:cs="Times New Roman"/>
          <w:color w:val="000000"/>
        </w:rPr>
        <w:t xml:space="preserve"> На рисунке показана зависимость сопротивления проводника длиной 1 м от его площади сечения. Чему равно удельное электрическое сопротивление вещества, из которого сделан проводник?</w:t>
      </w:r>
      <w:r w:rsidRPr="00FF1361">
        <w:t xml:space="preserve"> 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Ом</w:t>
      </w:r>
      <w:r>
        <w:rPr>
          <w:rFonts w:ascii="Times New Roman" w:hAnsi="Times New Roman" w:cs="Times New Roman"/>
          <w:b/>
          <w:bCs/>
          <w:color w:val="000000"/>
        </w:rPr>
        <w:sym w:font="Symbol" w:char="F0D7"/>
      </w:r>
      <w:r>
        <w:rPr>
          <w:rFonts w:ascii="Times New Roman" w:hAnsi="Times New Roman" w:cs="Times New Roman"/>
          <w:b/>
          <w:bCs/>
          <w:color w:val="000000"/>
        </w:rPr>
        <w:t xml:space="preserve"> мм</w:t>
      </w:r>
      <w:r>
        <w:rPr>
          <w:rFonts w:ascii="Times New Roman" w:hAnsi="Times New Roman" w:cs="Times New Roman"/>
          <w:b/>
          <w:bCs/>
          <w:color w:val="000000"/>
          <w:vertAlign w:val="superscript"/>
        </w:rPr>
        <w:t>2</w:t>
      </w:r>
      <w:r>
        <w:rPr>
          <w:rFonts w:ascii="Times New Roman" w:hAnsi="Times New Roman" w:cs="Times New Roman"/>
          <w:b/>
          <w:bCs/>
          <w:color w:val="000000"/>
        </w:rPr>
        <w:t>/м</w:t>
      </w:r>
    </w:p>
    <w:p w:rsidR="00566E4F" w:rsidRDefault="00566E4F" w:rsidP="00D268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2.</w:t>
      </w:r>
      <w:r>
        <w:rPr>
          <w:rFonts w:ascii="Times New Roman" w:hAnsi="Times New Roman" w:cs="Times New Roman"/>
          <w:color w:val="000000"/>
        </w:rPr>
        <w:t xml:space="preserve">     Как изменится сила тока, проходящего через проводник, если уменьшить в 2 раза напряжение между его концами, а длину проводника увеличить в 2 раза?</w: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1)     не изменится                      3)    увеличится в 2 раза</w: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   уменьшится в 2 раза          4)    уменьшится в 4 раза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Рисунок 22" o:spid="_x0000_s1033" type="#_x0000_t75" style="position:absolute;margin-left:234.75pt;margin-top:.05pt;width:112.5pt;height:102.75pt;z-index:251653120;visibility:visible" wrapcoords="-144 0 -144 21442 21600 21442 21600 0 -144 0">
            <v:imagedata r:id="rId11" o:title=""/>
            <w10:wrap type="through"/>
          </v:shape>
        </w:pic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3.</w:t>
      </w:r>
      <w:r>
        <w:rPr>
          <w:rFonts w:ascii="Times New Roman" w:hAnsi="Times New Roman" w:cs="Times New Roman"/>
          <w:color w:val="000000"/>
        </w:rPr>
        <w:t xml:space="preserve">     На рисунке изображены графики зависимости силы тока в четырех проводниках от напряжения на их концах. Сопротивление какого проводника равно 1,5 Ом?</w:t>
      </w:r>
      <w:r w:rsidRPr="00FF1361">
        <w:t xml:space="preserve"> </w: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1)    проводника 1              3)    проводника 3                        </w: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   проводника 2              4)    проводника 4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noProof/>
        </w:rPr>
        <w:pict>
          <v:shape id="Рисунок 25" o:spid="_x0000_s1034" type="#_x0000_t75" style="position:absolute;margin-left:223.5pt;margin-top:4.55pt;width:123.75pt;height:51.75pt;z-index:251654144;visibility:visible" wrapcoords="-131 0 -131 21287 21600 21287 21600 0 -131 0">
            <v:imagedata r:id="rId12" o:title=""/>
            <w10:wrap type="through"/>
          </v:shape>
        </w:pict>
      </w:r>
      <w:r>
        <w:rPr>
          <w:rFonts w:ascii="Times New Roman" w:hAnsi="Times New Roman" w:cs="Times New Roman"/>
          <w:b/>
          <w:bCs/>
          <w:color w:val="000000"/>
        </w:rPr>
        <w:t>4.</w:t>
      </w:r>
      <w:r>
        <w:rPr>
          <w:rFonts w:ascii="Times New Roman" w:hAnsi="Times New Roman" w:cs="Times New Roman"/>
          <w:color w:val="000000"/>
        </w:rPr>
        <w:t xml:space="preserve">     На участке цепи, изображенном на рисунке, сопротивление каждого резистора равно 4 Ом. Общее сопротивление участка равно</w:t>
      </w:r>
      <w:r w:rsidRPr="00FF1361">
        <w:t xml:space="preserve"> 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Ом</w: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Рисунок 28" o:spid="_x0000_s1035" type="#_x0000_t75" style="position:absolute;margin-left:202.5pt;margin-top:-.35pt;width:153pt;height:63.75pt;z-index:251655168;visibility:visible" wrapcoords="-106 0 -106 21346 21600 21346 21600 0 -106 0">
            <v:imagedata r:id="rId13" o:title=""/>
            <w10:wrap type="through"/>
          </v:shape>
        </w:pict>
      </w:r>
      <w:r>
        <w:rPr>
          <w:rFonts w:ascii="Times New Roman" w:hAnsi="Times New Roman" w:cs="Times New Roman"/>
          <w:b/>
          <w:bCs/>
          <w:color w:val="000000"/>
        </w:rPr>
        <w:t xml:space="preserve">5.     </w:t>
      </w:r>
      <w:r>
        <w:rPr>
          <w:rFonts w:ascii="Times New Roman" w:hAnsi="Times New Roman" w:cs="Times New Roman"/>
          <w:color w:val="000000"/>
        </w:rPr>
        <w:t>В цепи, изображенной на рисунке амперметр показывает силу тока 2 А. К каким точкам нужно подключить вольтметр, чтобы его показания были равны 2 В?</w:t>
      </w:r>
      <w:r w:rsidRPr="00FF1361">
        <w:t xml:space="preserve"> </w: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1)    АБ       3)    БВ</w: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   АВ       4)    БГ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noProof/>
        </w:rPr>
        <w:pict>
          <v:shape id="Рисунок 31" o:spid="_x0000_s1036" type="#_x0000_t75" style="position:absolute;margin-left:270.1pt;margin-top:-7.05pt;width:76.5pt;height:87pt;z-index:251656192;visibility:visible" wrapcoords="-212 0 -212 21414 21600 21414 21600 0 -212 0">
            <v:imagedata r:id="rId14" o:title=""/>
            <w10:wrap type="through"/>
          </v:shape>
        </w:pict>
      </w:r>
      <w:r>
        <w:rPr>
          <w:rFonts w:ascii="Times New Roman" w:hAnsi="Times New Roman" w:cs="Times New Roman"/>
          <w:b/>
          <w:bCs/>
          <w:color w:val="000000"/>
        </w:rPr>
        <w:t xml:space="preserve">6.       </w:t>
      </w:r>
      <w:r>
        <w:rPr>
          <w:rFonts w:ascii="Times New Roman" w:hAnsi="Times New Roman" w:cs="Times New Roman"/>
          <w:color w:val="000000"/>
        </w:rPr>
        <w:t xml:space="preserve">Три резистора сопротивлениями </w:t>
      </w:r>
      <w:r>
        <w:rPr>
          <w:rFonts w:ascii="Times New Roman" w:hAnsi="Times New Roman" w:cs="Times New Roman"/>
          <w:color w:val="000000"/>
          <w:lang w:val="en-US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 xml:space="preserve">=10 Ом, </w:t>
      </w:r>
      <w:r>
        <w:rPr>
          <w:rFonts w:ascii="Times New Roman" w:hAnsi="Times New Roman" w:cs="Times New Roman"/>
          <w:color w:val="000000"/>
          <w:lang w:val="en-US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 xml:space="preserve">=6 Ом и </w:t>
      </w:r>
      <w:r>
        <w:rPr>
          <w:rFonts w:ascii="Times New Roman" w:hAnsi="Times New Roman" w:cs="Times New Roman"/>
          <w:color w:val="000000"/>
          <w:lang w:val="en-US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3</w:t>
      </w:r>
      <w:r>
        <w:rPr>
          <w:rFonts w:ascii="Times New Roman" w:hAnsi="Times New Roman" w:cs="Times New Roman"/>
          <w:color w:val="000000"/>
        </w:rPr>
        <w:t>=3 Ом соединены в цепь как показано на рисунке. На каком резисторе выделится наибольшее количество теплоты</w: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</w:rPr>
        <w:t>1)    на первом</w:t>
      </w:r>
      <w:r>
        <w:rPr>
          <w:rFonts w:ascii="Times New Roman" w:hAnsi="Times New Roman" w:cs="Times New Roman"/>
          <w:color w:val="000000"/>
          <w:vertAlign w:val="superscript"/>
        </w:rPr>
        <w:t xml:space="preserve">        </w:t>
      </w:r>
      <w:r>
        <w:rPr>
          <w:rFonts w:ascii="Arial" w:hAnsi="Arial" w:cs="Arial"/>
          <w:color w:val="000000"/>
        </w:rPr>
        <w:t xml:space="preserve">       </w:t>
      </w:r>
      <w:r>
        <w:rPr>
          <w:rFonts w:ascii="Times New Roman" w:hAnsi="Arial" w:cs="Times New Roman"/>
          <w:color w:val="000000"/>
        </w:rPr>
        <w:t xml:space="preserve">3)    </w:t>
      </w:r>
      <w:r>
        <w:rPr>
          <w:rFonts w:ascii="Times New Roman" w:hAnsi="Times New Roman" w:cs="Times New Roman"/>
          <w:color w:val="000000"/>
        </w:rPr>
        <w:t>на третьем</w:t>
      </w:r>
      <w:r w:rsidRPr="00FF1361">
        <w:t xml:space="preserve"> </w: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   на втором</w:t>
      </w:r>
      <w:r>
        <w:rPr>
          <w:rFonts w:ascii="Arial" w:hAnsi="Arial" w:cs="Arial"/>
          <w:color w:val="000000"/>
        </w:rPr>
        <w:t xml:space="preserve">            </w:t>
      </w:r>
      <w:r>
        <w:rPr>
          <w:rFonts w:ascii="Times New Roman" w:hAnsi="Arial" w:cs="Times New Roman"/>
          <w:color w:val="000000"/>
        </w:rPr>
        <w:t xml:space="preserve">4)    </w:t>
      </w:r>
      <w:r>
        <w:rPr>
          <w:rFonts w:ascii="Times New Roman" w:hAnsi="Times New Roman" w:cs="Times New Roman"/>
          <w:color w:val="000000"/>
        </w:rPr>
        <w:t>на всех одинаково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Pr="00880EA4" w:rsidRDefault="00566E4F" w:rsidP="007D0D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80EA4">
        <w:rPr>
          <w:rFonts w:ascii="Times New Roman" w:hAnsi="Times New Roman" w:cs="Times New Roman"/>
          <w:b/>
          <w:bCs/>
          <w:color w:val="000000"/>
        </w:rPr>
        <w:t>7.</w:t>
      </w:r>
      <w:r>
        <w:rPr>
          <w:rFonts w:ascii="Times New Roman" w:hAnsi="Times New Roman" w:cs="Times New Roman"/>
          <w:color w:val="000000"/>
        </w:rPr>
        <w:t xml:space="preserve"> Сила тока в полной цепи 8 А, внешнее сопротивление 4 Ом, внутреннее сопротивление 1 Ом. ЭДС источника равна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В</w:t>
      </w: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>8.</w:t>
      </w:r>
      <w:r>
        <w:rPr>
          <w:rFonts w:ascii="Times New Roman" w:hAnsi="Times New Roman" w:cs="Times New Roman"/>
          <w:color w:val="000000"/>
        </w:rPr>
        <w:t xml:space="preserve">    Используя условие задачи, установите  соответствие   между  физическими   величи</w:t>
      </w:r>
      <w:r>
        <w:rPr>
          <w:rFonts w:ascii="Times New Roman" w:hAnsi="Times New Roman" w:cs="Times New Roman"/>
          <w:color w:val="000000"/>
        </w:rPr>
        <w:softHyphen/>
        <w:t>нами    и    их изменениями.</w:t>
      </w:r>
    </w:p>
    <w:p w:rsidR="00566E4F" w:rsidRPr="003629E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 каждой позиции первого столбца подберите соот</w:t>
      </w:r>
      <w:r>
        <w:rPr>
          <w:rFonts w:ascii="Times New Roman" w:hAnsi="Times New Roman" w:cs="Times New Roman"/>
          <w:color w:val="000000"/>
        </w:rPr>
        <w:softHyphen/>
        <w:t xml:space="preserve">ветствующую позицию второго и запишите </w:t>
      </w:r>
      <w:r>
        <w:rPr>
          <w:rFonts w:ascii="Times New Roman" w:hAnsi="Times New Roman" w:cs="Times New Roman"/>
          <w:color w:val="000000"/>
          <w:u w:val="single"/>
        </w:rPr>
        <w:t xml:space="preserve">в таблицу </w:t>
      </w:r>
      <w:r>
        <w:rPr>
          <w:rFonts w:ascii="Times New Roman" w:hAnsi="Times New Roman" w:cs="Times New Roman"/>
          <w:color w:val="000000"/>
        </w:rPr>
        <w:t>выбранные цифры под соответствующими буквами.</w:t>
      </w:r>
    </w:p>
    <w:p w:rsidR="00566E4F" w:rsidRPr="003629E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Pr="003629E3" w:rsidRDefault="00566E4F" w:rsidP="009D669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Рисунок 34" o:spid="_x0000_s1037" type="#_x0000_t75" style="position:absolute;margin-left:295.6pt;margin-top:17.6pt;width:87.75pt;height:69.75pt;z-index:251657216;visibility:visible" wrapcoords="-185 0 -185 21368 21600 21368 21600 0 -185 0">
            <v:imagedata r:id="rId15" o:title=""/>
            <w10:wrap type="through"/>
          </v:shape>
        </w:pict>
      </w:r>
      <w:r>
        <w:rPr>
          <w:rFonts w:ascii="Times New Roman" w:hAnsi="Times New Roman" w:cs="Times New Roman"/>
          <w:sz w:val="24"/>
          <w:szCs w:val="24"/>
        </w:rPr>
        <w:t>В цепи, изображенной на рисунке, ползунок реостата передвинули вверх. При этом…</w:t>
      </w:r>
    </w:p>
    <w:p w:rsidR="00566E4F" w:rsidRPr="003629E3" w:rsidRDefault="00566E4F" w:rsidP="009D669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 ФИЗИЧЕСКИЕ ВЕЛИЧИНЫ                       ИЗМЕНЕНИЕ</w:t>
      </w:r>
      <w:r w:rsidRPr="00FF1361">
        <w:t xml:space="preserve"> </w:t>
      </w:r>
    </w:p>
    <w:p w:rsidR="00566E4F" w:rsidRPr="00F44659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А)   Напряжение на резисторе                  1)    увеличивается</w:t>
      </w:r>
    </w:p>
    <w:p w:rsidR="00566E4F" w:rsidRPr="00F44659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Б)   Внутреннее сопротивление                2)    уменьшается</w:t>
      </w:r>
    </w:p>
    <w:p w:rsidR="00566E4F" w:rsidRPr="00F44659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В)   Сила тока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F13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</w:rPr>
        <w:t>3)    не изменяется</w:t>
      </w:r>
    </w:p>
    <w:p w:rsidR="00566E4F" w:rsidRPr="00453231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Г)   Сопротивление резистора                                                              </w:t>
      </w:r>
    </w:p>
    <w:tbl>
      <w:tblPr>
        <w:tblW w:w="7088" w:type="dxa"/>
        <w:tblInd w:w="-38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1772"/>
        <w:gridCol w:w="1772"/>
        <w:gridCol w:w="1772"/>
        <w:gridCol w:w="1772"/>
      </w:tblGrid>
      <w:tr w:rsidR="00566E4F" w:rsidRPr="00EC140E">
        <w:trPr>
          <w:trHeight w:val="317"/>
        </w:trPr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566E4F" w:rsidRPr="00EC140E">
        <w:trPr>
          <w:trHeight w:val="317"/>
        </w:trPr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66E4F" w:rsidRPr="007E78F7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45323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Каково напряжение на резисторе сопротивлением 360 Ом, если за 12 мин электрическим током была совершена работа 450 Дж</w:t>
      </w:r>
      <w:r w:rsidRPr="007E78F7">
        <w:rPr>
          <w:rFonts w:ascii="Times New Roman" w:hAnsi="Times New Roman" w:cs="Times New Roman"/>
          <w:sz w:val="24"/>
          <w:szCs w:val="24"/>
        </w:rPr>
        <w:t>?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В</w:t>
      </w: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66E4F" w:rsidRPr="003629E3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45323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</w:rPr>
        <w:t xml:space="preserve">Электрическая цепь состоит из двух резисторов сопротивлением по 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E78F7">
        <w:rPr>
          <w:rFonts w:ascii="Times New Roman" w:hAnsi="Times New Roman" w:cs="Times New Roman"/>
          <w:color w:val="000000"/>
        </w:rPr>
        <w:t>10</w:t>
      </w:r>
      <w:r>
        <w:rPr>
          <w:rFonts w:ascii="Times New Roman" w:hAnsi="Times New Roman" w:cs="Times New Roman"/>
          <w:color w:val="000000"/>
        </w:rPr>
        <w:t xml:space="preserve"> Ом</w:t>
      </w:r>
      <w:r w:rsidRPr="007E78F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каждый соединенных параллельно, источника тока с ЭДС 24 В и внутренним сопротивлением 1 Ом. Определить силу тока цепи.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А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Pr="00082EB2" w:rsidRDefault="00566E4F" w:rsidP="007E78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11.</w:t>
      </w:r>
      <w:r>
        <w:rPr>
          <w:rFonts w:ascii="Times New Roman" w:hAnsi="Times New Roman" w:cs="Times New Roman"/>
          <w:color w:val="000000"/>
        </w:rPr>
        <w:t xml:space="preserve"> К однородному медному цилиндрическому проводнику длиной 10 м приложили разность потенциалов 1 В. Определите промежуток времени, в течение которого температура проводника повысится на 10 К. Изменением сопротивления проводника и рассеянием тепла при его нагревании пренебречь.</w:t>
      </w:r>
    </w:p>
    <w:p w:rsidR="00566E4F" w:rsidRDefault="00566E4F" w:rsidP="00602A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6E4F" w:rsidRDefault="00566E4F" w:rsidP="00602A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№7</w:t>
      </w:r>
      <w:r w:rsidRPr="00F121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66E4F" w:rsidRPr="00334F0D" w:rsidRDefault="00566E4F" w:rsidP="00602A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21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Постоянный электрический ток</w:t>
      </w:r>
      <w:r w:rsidRPr="00F121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:rsidR="00566E4F" w:rsidRPr="00C915BD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noProof/>
        </w:rPr>
        <w:pict>
          <v:shape id="Рисунок 37" o:spid="_x0000_s1038" type="#_x0000_t75" style="position:absolute;left:0;text-align:left;margin-left:244.5pt;margin-top:5.85pt;width:121.5pt;height:101.25pt;z-index:251658240;visibility:visible" wrapcoords="-133 0 -133 21440 21600 21440 21600 0 -133 0">
            <v:imagedata r:id="rId16" o:title=""/>
            <w10:wrap type="through"/>
          </v:shape>
        </w:pict>
      </w:r>
      <w:r>
        <w:rPr>
          <w:rFonts w:ascii="Times New Roman" w:hAnsi="Times New Roman" w:cs="Times New Roman"/>
          <w:b/>
          <w:bCs/>
          <w:color w:val="000000"/>
        </w:rPr>
        <w:t>ВАРИАНТ № 3</w:t>
      </w:r>
    </w:p>
    <w:p w:rsidR="00566E4F" w:rsidRPr="00334F0D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1.     </w:t>
      </w:r>
      <w:r>
        <w:rPr>
          <w:rFonts w:ascii="Times New Roman" w:hAnsi="Times New Roman" w:cs="Times New Roman"/>
          <w:color w:val="000000"/>
        </w:rPr>
        <w:t>На рисунке показана зависимость сопротивления проводника площадью сечения 1 мм</w:t>
      </w:r>
      <w:r>
        <w:rPr>
          <w:rFonts w:ascii="Times New Roman" w:hAnsi="Times New Roman" w:cs="Times New Roman"/>
          <w:color w:val="000000"/>
          <w:vertAlign w:val="superscript"/>
        </w:rPr>
        <w:t>2</w:t>
      </w:r>
      <w:r>
        <w:rPr>
          <w:rFonts w:ascii="Times New Roman" w:hAnsi="Times New Roman" w:cs="Times New Roman"/>
          <w:color w:val="000000"/>
        </w:rPr>
        <w:t xml:space="preserve"> от его длины. Чему равно удельное электрическое сопротивление вещества, из которого сделан проводник?</w:t>
      </w:r>
      <w:r w:rsidRPr="00163617">
        <w:t xml:space="preserve"> 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Ом</w:t>
      </w:r>
      <w:r>
        <w:rPr>
          <w:rFonts w:ascii="Times New Roman" w:hAnsi="Times New Roman" w:cs="Times New Roman"/>
          <w:b/>
          <w:bCs/>
          <w:color w:val="000000"/>
        </w:rPr>
        <w:sym w:font="Symbol" w:char="F0D7"/>
      </w:r>
      <w:r>
        <w:rPr>
          <w:rFonts w:ascii="Times New Roman" w:hAnsi="Times New Roman" w:cs="Times New Roman"/>
          <w:b/>
          <w:bCs/>
          <w:color w:val="000000"/>
        </w:rPr>
        <w:t xml:space="preserve"> мм</w:t>
      </w:r>
      <w:r>
        <w:rPr>
          <w:rFonts w:ascii="Times New Roman" w:hAnsi="Times New Roman" w:cs="Times New Roman"/>
          <w:b/>
          <w:bCs/>
          <w:color w:val="000000"/>
          <w:vertAlign w:val="superscript"/>
        </w:rPr>
        <w:t>2</w:t>
      </w:r>
      <w:r>
        <w:rPr>
          <w:rFonts w:ascii="Times New Roman" w:hAnsi="Times New Roman" w:cs="Times New Roman"/>
          <w:b/>
          <w:bCs/>
          <w:color w:val="000000"/>
        </w:rPr>
        <w:t>/м</w:t>
      </w:r>
    </w:p>
    <w:p w:rsidR="00566E4F" w:rsidRPr="00A715D4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2.</w:t>
      </w:r>
      <w:r>
        <w:rPr>
          <w:rFonts w:ascii="Times New Roman" w:hAnsi="Times New Roman" w:cs="Times New Roman"/>
          <w:color w:val="000000"/>
        </w:rPr>
        <w:t xml:space="preserve">     Как изменится сила тока, проходящего через проводник, если уменьшить в 2 раза напряжение между его концами, а площадь сечения проводника увеличить в 2 раза?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1)     не изменится                      3)    увеличится в 2 раза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   уменьшится в 2 раза          4)    увеличится в 4 раза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noProof/>
        </w:rPr>
        <w:pict>
          <v:shape id="Рисунок 40" o:spid="_x0000_s1039" type="#_x0000_t75" style="position:absolute;margin-left:250.5pt;margin-top:.45pt;width:111.75pt;height:101.25pt;z-index:251659264;visibility:visible" wrapcoords="-145 0 -145 21440 21600 21440 21600 0 -145 0">
            <v:imagedata r:id="rId17" o:title=""/>
            <w10:wrap type="through"/>
          </v:shape>
        </w:pic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3.</w:t>
      </w:r>
      <w:r>
        <w:rPr>
          <w:rFonts w:ascii="Times New Roman" w:hAnsi="Times New Roman" w:cs="Times New Roman"/>
          <w:color w:val="000000"/>
        </w:rPr>
        <w:t xml:space="preserve">     На рисунке изображены графики зависимости силы тока в четырех проводниках от напряжения на их концах. Сопротивление какого проводника равно 1 Ом?</w:t>
      </w:r>
      <w:r w:rsidRPr="00280D3C">
        <w:t xml:space="preserve"> 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1)    проводника 1              3)    проводника 3                        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   проводника 2              4)    проводника 4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noProof/>
        </w:rPr>
        <w:pict>
          <v:shape id="Рисунок 43" o:spid="_x0000_s1040" type="#_x0000_t75" style="position:absolute;margin-left:195pt;margin-top:18.5pt;width:127.5pt;height:48pt;z-index:251660288;visibility:visible" wrapcoords="-127 0 -127 21262 21600 21262 21600 0 -127 0">
            <v:imagedata r:id="rId18" o:title=""/>
            <w10:wrap type="through"/>
          </v:shape>
        </w:pict>
      </w:r>
      <w:r>
        <w:rPr>
          <w:rFonts w:ascii="Arial" w:hAnsi="Arial" w:cs="Arial"/>
          <w:b/>
          <w:bCs/>
          <w:color w:val="000000"/>
        </w:rPr>
        <w:t>4.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color w:val="000000"/>
        </w:rPr>
        <w:t>На участке цепи, изображенном на рисунке, сопротивление каждого резистора равно 3 Ом. Общее сопротивление участка равно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Ом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Рисунок 46" o:spid="_x0000_s1041" type="#_x0000_t75" style="position:absolute;margin-left:186pt;margin-top:1.1pt;width:152.25pt;height:1in;z-index:251661312;visibility:visible" wrapcoords="-106 0 -106 21375 21600 21375 21600 0 -106 0">
            <v:imagedata r:id="rId19" o:title=""/>
            <w10:wrap type="through"/>
          </v:shape>
        </w:pict>
      </w:r>
      <w:r>
        <w:rPr>
          <w:rFonts w:ascii="Times New Roman" w:hAnsi="Times New Roman" w:cs="Times New Roman"/>
          <w:b/>
          <w:bCs/>
          <w:color w:val="000000"/>
        </w:rPr>
        <w:t>5.</w:t>
      </w:r>
      <w:r>
        <w:rPr>
          <w:rFonts w:ascii="Times New Roman" w:hAnsi="Times New Roman" w:cs="Times New Roman"/>
          <w:color w:val="000000"/>
        </w:rPr>
        <w:t xml:space="preserve">    В цепи, изображенной на рисунке амперметр показывает силу тока 2 А. К каким точкам нужно подключить вольтметр, чтобы его показания были равны 20 В?</w:t>
      </w:r>
      <w:r w:rsidRPr="00280D3C">
        <w:t xml:space="preserve"> 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1)    АБ       3)    ВГ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noProof/>
        </w:rPr>
        <w:pict>
          <v:shape id="Рисунок 49" o:spid="_x0000_s1042" type="#_x0000_t75" style="position:absolute;margin-left:238.5pt;margin-top:9.95pt;width:127.5pt;height:60.75pt;z-index:251662336;visibility:visible" wrapcoords="-127 0 -127 21333 21600 21333 21600 0 -127 0">
            <v:imagedata r:id="rId20" o:title=""/>
            <w10:wrap type="through"/>
          </v:shape>
        </w:pict>
      </w:r>
      <w:r>
        <w:rPr>
          <w:rFonts w:ascii="Times New Roman" w:hAnsi="Times New Roman" w:cs="Times New Roman"/>
          <w:color w:val="000000"/>
        </w:rPr>
        <w:t>2)    БВ       4)    АВ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Pr="00E5159A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6.   </w:t>
      </w:r>
      <w:r>
        <w:rPr>
          <w:rFonts w:ascii="Times New Roman" w:hAnsi="Times New Roman" w:cs="Times New Roman"/>
          <w:color w:val="000000"/>
        </w:rPr>
        <w:t xml:space="preserve">Три резистора сопротивлениями </w:t>
      </w:r>
      <w:r>
        <w:rPr>
          <w:rFonts w:ascii="Times New Roman" w:hAnsi="Times New Roman" w:cs="Times New Roman"/>
          <w:color w:val="000000"/>
          <w:lang w:val="en-US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 xml:space="preserve">=3 Ом, </w:t>
      </w:r>
      <w:r>
        <w:rPr>
          <w:rFonts w:ascii="Times New Roman" w:hAnsi="Times New Roman" w:cs="Times New Roman"/>
          <w:color w:val="000000"/>
          <w:lang w:val="en-US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 xml:space="preserve">=6 Ом и </w:t>
      </w:r>
      <w:r>
        <w:rPr>
          <w:rFonts w:ascii="Times New Roman" w:hAnsi="Times New Roman" w:cs="Times New Roman"/>
          <w:color w:val="000000"/>
          <w:lang w:val="en-US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3</w:t>
      </w:r>
      <w:r>
        <w:rPr>
          <w:rFonts w:ascii="Times New Roman" w:hAnsi="Times New Roman" w:cs="Times New Roman"/>
          <w:color w:val="000000"/>
        </w:rPr>
        <w:t>=9 Ом</w:t>
      </w:r>
      <w:r w:rsidRPr="00280D3C">
        <w:t xml:space="preserve"> </w:t>
      </w:r>
      <w:r>
        <w:rPr>
          <w:rFonts w:ascii="Times New Roman" w:hAnsi="Times New Roman" w:cs="Times New Roman"/>
          <w:color w:val="000000"/>
        </w:rPr>
        <w:t xml:space="preserve"> соединены в цепь как показано на рисунке. На каком резисторе выделится наименьшее количество теплоты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</w:rPr>
        <w:t>1)    на первом</w:t>
      </w:r>
      <w:r>
        <w:rPr>
          <w:rFonts w:ascii="Times New Roman" w:hAnsi="Times New Roman" w:cs="Times New Roman"/>
          <w:color w:val="000000"/>
          <w:vertAlign w:val="superscript"/>
        </w:rPr>
        <w:t xml:space="preserve">        </w:t>
      </w:r>
      <w:r>
        <w:rPr>
          <w:rFonts w:ascii="Arial" w:hAnsi="Arial" w:cs="Arial"/>
          <w:color w:val="000000"/>
        </w:rPr>
        <w:t xml:space="preserve">       </w:t>
      </w:r>
      <w:r>
        <w:rPr>
          <w:rFonts w:ascii="Times New Roman" w:hAnsi="Arial" w:cs="Times New Roman"/>
          <w:color w:val="000000"/>
        </w:rPr>
        <w:t xml:space="preserve">3)    </w:t>
      </w:r>
      <w:r>
        <w:rPr>
          <w:rFonts w:ascii="Times New Roman" w:hAnsi="Times New Roman" w:cs="Times New Roman"/>
          <w:color w:val="000000"/>
        </w:rPr>
        <w:t>на третьем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   на втором</w:t>
      </w:r>
      <w:r>
        <w:rPr>
          <w:rFonts w:ascii="Arial" w:hAnsi="Arial" w:cs="Arial"/>
          <w:color w:val="000000"/>
        </w:rPr>
        <w:t xml:space="preserve">            </w:t>
      </w:r>
      <w:r>
        <w:rPr>
          <w:rFonts w:ascii="Times New Roman" w:hAnsi="Arial" w:cs="Times New Roman"/>
          <w:color w:val="000000"/>
        </w:rPr>
        <w:t xml:space="preserve">4)    </w:t>
      </w:r>
      <w:r>
        <w:rPr>
          <w:rFonts w:ascii="Times New Roman" w:hAnsi="Times New Roman" w:cs="Times New Roman"/>
          <w:color w:val="000000"/>
        </w:rPr>
        <w:t>на всех одинаково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Default="00566E4F" w:rsidP="007E78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Pr="00BF571E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F571E">
        <w:rPr>
          <w:rFonts w:ascii="Times New Roman" w:hAnsi="Times New Roman" w:cs="Times New Roman"/>
          <w:b/>
          <w:bCs/>
          <w:color w:val="000000"/>
        </w:rPr>
        <w:t xml:space="preserve">7. </w:t>
      </w: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Сила тока в полной цепи 6 А, внешнее сопротивление 2 Ом, внутреннее сопротивление 1 Ом. ЭДС источника равна 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В</w:t>
      </w: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8.    </w:t>
      </w:r>
      <w:r>
        <w:rPr>
          <w:rFonts w:ascii="Times New Roman" w:hAnsi="Times New Roman" w:cs="Times New Roman"/>
          <w:color w:val="000000"/>
        </w:rPr>
        <w:t>Используя условие задачи, установите  соответствие   между  физическими   величи</w:t>
      </w:r>
      <w:r>
        <w:rPr>
          <w:rFonts w:ascii="Times New Roman" w:hAnsi="Times New Roman" w:cs="Times New Roman"/>
          <w:color w:val="000000"/>
        </w:rPr>
        <w:softHyphen/>
        <w:t>нами    и    их изменениями.</w:t>
      </w:r>
    </w:p>
    <w:p w:rsidR="00566E4F" w:rsidRPr="00280D3C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noProof/>
        </w:rPr>
        <w:pict>
          <v:shape id="_x0000_s1043" type="#_x0000_t75" style="position:absolute;margin-left:269.35pt;margin-top:36.25pt;width:87pt;height:69.75pt;z-index:251663360;visibility:visible" wrapcoords="-186 0 -186 21368 21600 21368 21600 0 -186 0">
            <v:imagedata r:id="rId9" o:title=""/>
            <w10:wrap type="through"/>
          </v:shape>
        </w:pict>
      </w:r>
      <w:r>
        <w:rPr>
          <w:rFonts w:ascii="Times New Roman" w:hAnsi="Times New Roman" w:cs="Times New Roman"/>
          <w:color w:val="000000"/>
        </w:rPr>
        <w:t>К каждой позиции первого столбца подберите соот</w:t>
      </w:r>
      <w:r>
        <w:rPr>
          <w:rFonts w:ascii="Times New Roman" w:hAnsi="Times New Roman" w:cs="Times New Roman"/>
          <w:color w:val="000000"/>
        </w:rPr>
        <w:softHyphen/>
        <w:t xml:space="preserve">ветствующую позицию второго и запишите </w:t>
      </w:r>
      <w:r>
        <w:rPr>
          <w:rFonts w:ascii="Times New Roman" w:hAnsi="Times New Roman" w:cs="Times New Roman"/>
          <w:color w:val="000000"/>
          <w:u w:val="single"/>
        </w:rPr>
        <w:t xml:space="preserve">в таблицу </w:t>
      </w:r>
      <w:r>
        <w:rPr>
          <w:rFonts w:ascii="Times New Roman" w:hAnsi="Times New Roman" w:cs="Times New Roman"/>
          <w:color w:val="000000"/>
        </w:rPr>
        <w:t>выбранные цифры под соответствующими буквами.</w:t>
      </w:r>
    </w:p>
    <w:p w:rsidR="00566E4F" w:rsidRPr="00280D3C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Pr="003629E3" w:rsidRDefault="00566E4F" w:rsidP="00E35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цепи, изображенной на рисунке, ползунок реостата передвинули вниз. При этом…</w:t>
      </w:r>
    </w:p>
    <w:p w:rsidR="00566E4F" w:rsidRPr="003629E3" w:rsidRDefault="00566E4F" w:rsidP="00E35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ФИЗИЧЕСКАЯ ВЕЛИЧИНА</w:t>
      </w:r>
      <w:r>
        <w:rPr>
          <w:rFonts w:ascii="Arial" w:hAnsi="Arial" w:cs="Arial"/>
          <w:color w:val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 xml:space="preserve">        ИЗМЕНЕНИЕ</w:t>
      </w:r>
    </w:p>
    <w:p w:rsidR="00566E4F" w:rsidRPr="00F41C9B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A)   Напряжение на резисторе</w:t>
      </w:r>
      <w:r>
        <w:rPr>
          <w:rFonts w:ascii="Arial" w:hAnsi="Arial" w:cs="Arial"/>
          <w:color w:val="000000"/>
        </w:rPr>
        <w:t xml:space="preserve">          </w:t>
      </w:r>
      <w:r>
        <w:rPr>
          <w:rFonts w:ascii="Times New Roman" w:hAnsi="Arial" w:cs="Times New Roman"/>
          <w:color w:val="000000"/>
        </w:rPr>
        <w:t xml:space="preserve">1)   </w:t>
      </w:r>
      <w:r>
        <w:rPr>
          <w:rFonts w:ascii="Times New Roman" w:hAnsi="Times New Roman" w:cs="Times New Roman"/>
          <w:color w:val="000000"/>
        </w:rPr>
        <w:t>увеличивается</w:t>
      </w:r>
    </w:p>
    <w:p w:rsidR="00566E4F" w:rsidRPr="00F41C9B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Б)   Внутреннее сопротивление        2)    уменьшается</w:t>
      </w:r>
    </w:p>
    <w:p w:rsidR="00566E4F" w:rsidRPr="005E6725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B)   Сила тока</w:t>
      </w:r>
      <w:r>
        <w:rPr>
          <w:rFonts w:ascii="Arial" w:hAnsi="Arial" w:cs="Arial"/>
          <w:color w:val="000000"/>
        </w:rPr>
        <w:t xml:space="preserve">                                  </w:t>
      </w:r>
      <w:r>
        <w:rPr>
          <w:rFonts w:ascii="Times New Roman" w:hAnsi="Arial" w:cs="Times New Roman"/>
          <w:color w:val="000000"/>
        </w:rPr>
        <w:t xml:space="preserve">3)    </w:t>
      </w:r>
      <w:r>
        <w:rPr>
          <w:rFonts w:ascii="Times New Roman" w:hAnsi="Times New Roman" w:cs="Times New Roman"/>
          <w:color w:val="000000"/>
        </w:rPr>
        <w:t>не изменяется</w:t>
      </w:r>
    </w:p>
    <w:p w:rsidR="00566E4F" w:rsidRPr="00F41C9B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Г)    Сопротивление резистора                                                          </w:t>
      </w:r>
    </w:p>
    <w:tbl>
      <w:tblPr>
        <w:tblW w:w="7088" w:type="dxa"/>
        <w:tblInd w:w="-38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1772"/>
        <w:gridCol w:w="1772"/>
        <w:gridCol w:w="1772"/>
        <w:gridCol w:w="1772"/>
      </w:tblGrid>
      <w:tr w:rsidR="00566E4F" w:rsidRPr="00EC140E">
        <w:trPr>
          <w:trHeight w:val="317"/>
        </w:trPr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566E4F" w:rsidRPr="00EC140E">
        <w:trPr>
          <w:trHeight w:val="317"/>
        </w:trPr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9</w:t>
      </w:r>
      <w:r w:rsidRPr="00BF571E">
        <w:rPr>
          <w:rFonts w:ascii="Times New Roman" w:hAnsi="Times New Roman" w:cs="Times New Roman"/>
          <w:b/>
          <w:bCs/>
          <w:color w:val="000000"/>
        </w:rPr>
        <w:t>.</w:t>
      </w:r>
      <w:r>
        <w:rPr>
          <w:rFonts w:ascii="Times New Roman" w:hAnsi="Times New Roman" w:cs="Times New Roman"/>
          <w:b/>
          <w:bCs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В электроприборе с сопротивлением 2,5 Ом электрическим током за 15 минут была совершена работа 9 кДж. Определите силу тока в цепи.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А</w:t>
      </w: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Default="00566E4F" w:rsidP="00E35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10</w:t>
      </w:r>
      <w:r w:rsidRPr="00BF571E">
        <w:rPr>
          <w:rFonts w:ascii="Times New Roman" w:hAnsi="Times New Roman" w:cs="Times New Roman"/>
          <w:b/>
          <w:bCs/>
          <w:color w:val="000000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Электрическая цепь состоит из двух резисторов сопротивлением 15 Ом и 23 Ом соединенных последовательно, источника тока с ЭДС 100 В и внутренним сопротивлением 2 Ом. Определить силу тока цепи.</w:t>
      </w:r>
    </w:p>
    <w:p w:rsidR="00566E4F" w:rsidRPr="00BF571E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А</w:t>
      </w:r>
    </w:p>
    <w:p w:rsidR="00566E4F" w:rsidRDefault="00566E4F" w:rsidP="00E354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66E4F" w:rsidRDefault="00566E4F" w:rsidP="00E354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</w:t>
      </w:r>
      <w:r w:rsidRPr="00750266"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Times New Roman" w:hAnsi="Times New Roman" w:cs="Times New Roman"/>
          <w:b/>
          <w:bCs/>
          <w:color w:val="000000"/>
        </w:rPr>
        <w:t>.</w:t>
      </w:r>
      <w:r w:rsidRPr="00750266">
        <w:rPr>
          <w:rFonts w:ascii="Arial CYR" w:hAnsi="Arial CYR" w:cs="Arial CYR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К однородному медному цилиндрическому проводнику на 15 с приложили разность потенциалов 1 В. Какова длина проводника, если его температура при этом повысилась на 10 К</w:t>
      </w:r>
      <w:r w:rsidRPr="00E35401">
        <w:rPr>
          <w:rFonts w:ascii="Times New Roman" w:hAnsi="Times New Roman" w:cs="Times New Roman"/>
          <w:color w:val="000000"/>
        </w:rPr>
        <w:t>?</w:t>
      </w:r>
      <w:r>
        <w:rPr>
          <w:rFonts w:ascii="Times New Roman" w:hAnsi="Times New Roman" w:cs="Times New Roman"/>
          <w:color w:val="000000"/>
        </w:rPr>
        <w:t xml:space="preserve"> Изменением сопротивления проводника и рассеянием тепла при его нагревании пренебречь.</w:t>
      </w:r>
    </w:p>
    <w:p w:rsidR="00566E4F" w:rsidRPr="003629E3" w:rsidRDefault="00566E4F" w:rsidP="0028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66E4F" w:rsidRDefault="00566E4F" w:rsidP="00602A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№7</w:t>
      </w:r>
      <w:r w:rsidRPr="00F121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66E4F" w:rsidRPr="007B1AC2" w:rsidRDefault="00566E4F" w:rsidP="00602A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21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Постоянный электрический ток</w:t>
      </w:r>
      <w:r w:rsidRPr="00F121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:rsidR="00566E4F" w:rsidRPr="007B1AC2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noProof/>
        </w:rPr>
        <w:pict>
          <v:shape id="Рисунок 52" o:spid="_x0000_s1044" type="#_x0000_t75" style="position:absolute;left:0;text-align:left;margin-left:241.5pt;margin-top:8.85pt;width:129.75pt;height:102.75pt;z-index:251665408;visibility:visible" wrapcoords="-125 0 -125 21442 21600 21442 21600 0 -125 0">
            <v:imagedata r:id="rId21" o:title=""/>
            <w10:wrap type="through"/>
          </v:shape>
        </w:pict>
      </w:r>
      <w:r>
        <w:rPr>
          <w:rFonts w:ascii="Times New Roman" w:hAnsi="Times New Roman" w:cs="Times New Roman"/>
          <w:b/>
          <w:bCs/>
          <w:color w:val="000000"/>
        </w:rPr>
        <w:t>ВАРИАНТ № 4</w:t>
      </w:r>
    </w:p>
    <w:p w:rsidR="00566E4F" w:rsidRPr="007B1AC2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66E4F" w:rsidRDefault="00566E4F" w:rsidP="00A867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>1.</w:t>
      </w:r>
      <w:r>
        <w:rPr>
          <w:rFonts w:ascii="Times New Roman" w:hAnsi="Times New Roman" w:cs="Times New Roman"/>
          <w:color w:val="000000"/>
        </w:rPr>
        <w:t xml:space="preserve"> На рисунке показана зависимость сопротивления проводника длиной 1м от его площади сечения. Чему равно удельное электрическое сопротивление вещества, из которого сделан проводник?</w:t>
      </w:r>
      <w:r w:rsidRPr="00280D3C">
        <w:t xml:space="preserve"> 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Ом</w:t>
      </w:r>
      <w:r>
        <w:rPr>
          <w:rFonts w:ascii="Times New Roman" w:hAnsi="Times New Roman" w:cs="Times New Roman"/>
          <w:b/>
          <w:bCs/>
          <w:color w:val="000000"/>
        </w:rPr>
        <w:sym w:font="Symbol" w:char="F0D7"/>
      </w:r>
      <w:r>
        <w:rPr>
          <w:rFonts w:ascii="Times New Roman" w:hAnsi="Times New Roman" w:cs="Times New Roman"/>
          <w:b/>
          <w:bCs/>
          <w:color w:val="000000"/>
        </w:rPr>
        <w:t xml:space="preserve"> мм</w:t>
      </w:r>
      <w:r>
        <w:rPr>
          <w:rFonts w:ascii="Times New Roman" w:hAnsi="Times New Roman" w:cs="Times New Roman"/>
          <w:b/>
          <w:bCs/>
          <w:color w:val="000000"/>
          <w:vertAlign w:val="superscript"/>
        </w:rPr>
        <w:t>2</w:t>
      </w:r>
      <w:r>
        <w:rPr>
          <w:rFonts w:ascii="Times New Roman" w:hAnsi="Times New Roman" w:cs="Times New Roman"/>
          <w:b/>
          <w:bCs/>
          <w:color w:val="000000"/>
        </w:rPr>
        <w:t>/м</w:t>
      </w:r>
    </w:p>
    <w:p w:rsidR="00566E4F" w:rsidRDefault="00566E4F" w:rsidP="00A867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4F" w:rsidRDefault="00566E4F" w:rsidP="00A867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2. </w:t>
      </w:r>
      <w:r>
        <w:rPr>
          <w:rFonts w:ascii="Times New Roman" w:hAnsi="Times New Roman" w:cs="Times New Roman"/>
          <w:color w:val="000000"/>
        </w:rPr>
        <w:t>Как изменится сила тока, проходящего через проводник, если увеличить в 2 раза напряжение между его концами, а длину проводника уменьшить в 2 раза?</w:t>
      </w:r>
    </w:p>
    <w:p w:rsidR="00566E4F" w:rsidRDefault="00566E4F" w:rsidP="00A867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1)     не изменится                 3)    увеличится в 2 раза</w:t>
      </w:r>
    </w:p>
    <w:p w:rsidR="00566E4F" w:rsidRDefault="00566E4F" w:rsidP="00A867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noProof/>
        </w:rPr>
        <w:pict>
          <v:shape id="Рисунок 55" o:spid="_x0000_s1045" type="#_x0000_t75" style="position:absolute;margin-left:257.25pt;margin-top:10.45pt;width:114pt;height:102pt;z-index:251666432;visibility:visible" wrapcoords="-142 0 -142 21441 21600 21441 21600 0 -142 0">
            <v:imagedata r:id="rId22" o:title=""/>
            <w10:wrap type="through"/>
          </v:shape>
        </w:pict>
      </w:r>
      <w:r>
        <w:rPr>
          <w:rFonts w:ascii="Times New Roman" w:hAnsi="Times New Roman" w:cs="Times New Roman"/>
          <w:color w:val="000000"/>
        </w:rPr>
        <w:t>2)    уменьшится в 2 раза     4)    увеличится в 4 раза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Pr="007B1AC2" w:rsidRDefault="00566E4F" w:rsidP="00A867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</w:t>
      </w:r>
    </w:p>
    <w:p w:rsidR="00566E4F" w:rsidRDefault="00566E4F" w:rsidP="00A867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3.</w:t>
      </w:r>
      <w:r>
        <w:rPr>
          <w:rFonts w:ascii="Times New Roman" w:hAnsi="Times New Roman" w:cs="Times New Roman"/>
          <w:color w:val="000000"/>
        </w:rPr>
        <w:t xml:space="preserve">    На рисунке изображены графики зависимости силы тока в четырех проводниках от напряжения на их концах. Сопротивление какого проводника равно 1 Ом?</w:t>
      </w:r>
      <w:r w:rsidRPr="00280D3C">
        <w:t xml:space="preserve"> </w:t>
      </w:r>
    </w:p>
    <w:p w:rsidR="00566E4F" w:rsidRDefault="00566E4F" w:rsidP="00A867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1)    проводника 1              3)    проводника 3                        </w:t>
      </w:r>
    </w:p>
    <w:p w:rsidR="00566E4F" w:rsidRDefault="00566E4F" w:rsidP="00A867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   проводника 2              4)    проводника 4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Pr="006024AE" w:rsidRDefault="00566E4F" w:rsidP="00A867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Default="00566E4F" w:rsidP="00D065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noProof/>
        </w:rPr>
        <w:pict>
          <v:shape id="Рисунок 58" o:spid="_x0000_s1046" type="#_x0000_t75" style="position:absolute;margin-left:225.75pt;margin-top:16.6pt;width:129.75pt;height:36pt;z-index:251667456;visibility:visible" wrapcoords="-125 0 -125 21150 21600 21150 21600 0 -125 0">
            <v:imagedata r:id="rId23" o:title=""/>
            <w10:wrap type="through"/>
          </v:shape>
        </w:pict>
      </w:r>
      <w:r>
        <w:rPr>
          <w:rFonts w:ascii="Times New Roman" w:hAnsi="Times New Roman" w:cs="Times New Roman"/>
          <w:b/>
          <w:bCs/>
          <w:color w:val="000000"/>
        </w:rPr>
        <w:t>4.</w:t>
      </w:r>
      <w:r>
        <w:rPr>
          <w:rFonts w:ascii="Times New Roman" w:hAnsi="Times New Roman" w:cs="Times New Roman"/>
          <w:color w:val="000000"/>
        </w:rPr>
        <w:t xml:space="preserve">     На участке цепи, изображенном на рисунке, сопротивление каждого резистора равно 2 Ом. Общее сопротивление участка равно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Ом</w:t>
      </w:r>
    </w:p>
    <w:p w:rsidR="00566E4F" w:rsidRDefault="00566E4F" w:rsidP="00D065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4F" w:rsidRDefault="00566E4F" w:rsidP="00D065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Рисунок 61" o:spid="_x0000_s1047" type="#_x0000_t75" style="position:absolute;margin-left:197.25pt;margin-top:4.85pt;width:158.25pt;height:69pt;z-index:251668480;visibility:visible" wrapcoords="-102 0 -102 21365 21600 21365 21600 0 -102 0">
            <v:imagedata r:id="rId24" o:title=""/>
            <w10:wrap type="through"/>
          </v:shape>
        </w:pict>
      </w:r>
      <w:r>
        <w:rPr>
          <w:rFonts w:ascii="Times New Roman" w:hAnsi="Times New Roman" w:cs="Times New Roman"/>
          <w:b/>
          <w:bCs/>
          <w:color w:val="000000"/>
        </w:rPr>
        <w:t xml:space="preserve">5.    </w:t>
      </w:r>
      <w:r>
        <w:rPr>
          <w:rFonts w:ascii="Times New Roman" w:hAnsi="Times New Roman" w:cs="Times New Roman"/>
          <w:color w:val="000000"/>
        </w:rPr>
        <w:t>В цепи, изображенной на рисунке амперметр показывает силу тока 2 А. К каким точкам нужно подключить вольтметр, чтобы его показания были равны 6 В?</w:t>
      </w:r>
      <w:r w:rsidRPr="004525CD">
        <w:t xml:space="preserve"> </w:t>
      </w:r>
    </w:p>
    <w:p w:rsidR="00566E4F" w:rsidRDefault="00566E4F" w:rsidP="00D065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1)    АБ       3)    БВ</w:t>
      </w:r>
    </w:p>
    <w:p w:rsidR="00566E4F" w:rsidRDefault="00566E4F" w:rsidP="00D065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   АВ       4)    БГ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Default="00566E4F" w:rsidP="00D065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4F" w:rsidRDefault="00566E4F" w:rsidP="00D065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6.   </w:t>
      </w:r>
      <w:r>
        <w:rPr>
          <w:rFonts w:ascii="Times New Roman" w:hAnsi="Times New Roman" w:cs="Times New Roman"/>
          <w:color w:val="000000"/>
        </w:rPr>
        <w:t xml:space="preserve">Три резистора сопротивлениями </w:t>
      </w:r>
      <w:r>
        <w:rPr>
          <w:rFonts w:ascii="Times New Roman" w:hAnsi="Times New Roman" w:cs="Times New Roman"/>
          <w:color w:val="000000"/>
          <w:lang w:val="en-US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 xml:space="preserve">=10 Ом, </w:t>
      </w:r>
      <w:r>
        <w:rPr>
          <w:rFonts w:ascii="Times New Roman" w:hAnsi="Times New Roman" w:cs="Times New Roman"/>
          <w:color w:val="000000"/>
          <w:lang w:val="en-US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 xml:space="preserve">=6 Ом и </w:t>
      </w:r>
      <w:r>
        <w:rPr>
          <w:rFonts w:ascii="Times New Roman" w:hAnsi="Times New Roman" w:cs="Times New Roman"/>
          <w:color w:val="000000"/>
          <w:lang w:val="en-US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3</w:t>
      </w:r>
      <w:r>
        <w:rPr>
          <w:rFonts w:ascii="Times New Roman" w:hAnsi="Times New Roman" w:cs="Times New Roman"/>
          <w:color w:val="000000"/>
        </w:rPr>
        <w:t>=3 Ом соединены в цепь как показано на рисунке. На каком резисторе выделится наименьшее количество теплоты</w:t>
      </w:r>
    </w:p>
    <w:p w:rsidR="00566E4F" w:rsidRDefault="00566E4F" w:rsidP="00D065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</w:rPr>
        <w:t>1)    на первом</w:t>
      </w:r>
      <w:r>
        <w:rPr>
          <w:rFonts w:ascii="Times New Roman" w:hAnsi="Times New Roman" w:cs="Times New Roman"/>
          <w:color w:val="000000"/>
          <w:vertAlign w:val="superscript"/>
        </w:rPr>
        <w:t xml:space="preserve">        </w:t>
      </w:r>
      <w:r>
        <w:rPr>
          <w:rFonts w:ascii="Arial" w:hAnsi="Arial" w:cs="Arial"/>
          <w:color w:val="000000"/>
        </w:rPr>
        <w:t xml:space="preserve">       </w:t>
      </w:r>
      <w:r>
        <w:rPr>
          <w:rFonts w:ascii="Times New Roman" w:hAnsi="Arial" w:cs="Times New Roman"/>
          <w:color w:val="000000"/>
        </w:rPr>
        <w:t xml:space="preserve">3)    </w:t>
      </w:r>
      <w:r>
        <w:rPr>
          <w:rFonts w:ascii="Times New Roman" w:hAnsi="Times New Roman" w:cs="Times New Roman"/>
          <w:color w:val="000000"/>
        </w:rPr>
        <w:t>на третьем</w:t>
      </w:r>
    </w:p>
    <w:p w:rsidR="00566E4F" w:rsidRDefault="00566E4F" w:rsidP="00D065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   на втором</w:t>
      </w:r>
      <w:r>
        <w:rPr>
          <w:rFonts w:ascii="Arial" w:hAnsi="Arial" w:cs="Arial"/>
          <w:color w:val="000000"/>
        </w:rPr>
        <w:t xml:space="preserve">            </w:t>
      </w:r>
      <w:r>
        <w:rPr>
          <w:rFonts w:ascii="Times New Roman" w:hAnsi="Arial" w:cs="Times New Roman"/>
          <w:color w:val="000000"/>
        </w:rPr>
        <w:t xml:space="preserve">4)    </w:t>
      </w:r>
      <w:r>
        <w:rPr>
          <w:rFonts w:ascii="Times New Roman" w:hAnsi="Times New Roman" w:cs="Times New Roman"/>
          <w:color w:val="000000"/>
        </w:rPr>
        <w:t>на всех одинаково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Ответ: _____ </w:t>
      </w:r>
    </w:p>
    <w:p w:rsidR="00566E4F" w:rsidRDefault="00566E4F" w:rsidP="00D065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Default="00566E4F" w:rsidP="00D065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024AE">
        <w:rPr>
          <w:rFonts w:ascii="Times New Roman" w:hAnsi="Times New Roman" w:cs="Times New Roman"/>
          <w:b/>
          <w:bCs/>
          <w:color w:val="000000"/>
        </w:rPr>
        <w:t xml:space="preserve">7. </w:t>
      </w: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Электрическая цепь состоит из источника с ЭДС 3 В и внутренним сопротивлением 1 Ом. Внешнее сопротивление 2 Ом. Сила тока в цепи равна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А</w:t>
      </w: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8.  </w:t>
      </w:r>
      <w:r>
        <w:rPr>
          <w:rFonts w:ascii="Times New Roman" w:hAnsi="Times New Roman" w:cs="Times New Roman"/>
          <w:color w:val="000000"/>
        </w:rPr>
        <w:t>Используя условие задачи, установите  соответствие   между  физическими   величи</w:t>
      </w:r>
      <w:r>
        <w:rPr>
          <w:rFonts w:ascii="Times New Roman" w:hAnsi="Times New Roman" w:cs="Times New Roman"/>
          <w:color w:val="000000"/>
        </w:rPr>
        <w:softHyphen/>
        <w:t>нами    и    их изменениями.</w:t>
      </w:r>
    </w:p>
    <w:p w:rsidR="00566E4F" w:rsidRPr="00280D3C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noProof/>
        </w:rPr>
        <w:pict>
          <v:shape id="_x0000_s1048" type="#_x0000_t75" style="position:absolute;margin-left:273.85pt;margin-top:27.3pt;width:87pt;height:69.75pt;z-index:251664384;visibility:visible" wrapcoords="-186 0 -186 21368 21600 21368 21600 0 -186 0">
            <v:imagedata r:id="rId9" o:title=""/>
            <w10:wrap type="through"/>
          </v:shape>
        </w:pict>
      </w:r>
      <w:r>
        <w:rPr>
          <w:rFonts w:ascii="Times New Roman" w:hAnsi="Times New Roman" w:cs="Times New Roman"/>
          <w:color w:val="000000"/>
        </w:rPr>
        <w:t>К каждой позиции первого столбца подберите соот</w:t>
      </w:r>
      <w:r>
        <w:rPr>
          <w:rFonts w:ascii="Times New Roman" w:hAnsi="Times New Roman" w:cs="Times New Roman"/>
          <w:color w:val="000000"/>
        </w:rPr>
        <w:softHyphen/>
        <w:t xml:space="preserve">ветствующую позицию второго и запишите </w:t>
      </w:r>
      <w:r>
        <w:rPr>
          <w:rFonts w:ascii="Times New Roman" w:hAnsi="Times New Roman" w:cs="Times New Roman"/>
          <w:color w:val="000000"/>
          <w:u w:val="single"/>
        </w:rPr>
        <w:t xml:space="preserve">в таблицу </w:t>
      </w:r>
      <w:r>
        <w:rPr>
          <w:rFonts w:ascii="Times New Roman" w:hAnsi="Times New Roman" w:cs="Times New Roman"/>
          <w:color w:val="000000"/>
        </w:rPr>
        <w:t>выбранные цифры под соответствующими буквами.</w:t>
      </w:r>
    </w:p>
    <w:p w:rsidR="00566E4F" w:rsidRPr="00280D3C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Pr="003629E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цепи, изображенной на рисунке, ползунок реостата передвинули вверх. При этом…</w:t>
      </w:r>
    </w:p>
    <w:p w:rsidR="00566E4F" w:rsidRPr="003629E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  ФИЗИЧЕСКИЕ ВЕЛИЧИНЫ</w:t>
      </w:r>
      <w:r>
        <w:rPr>
          <w:rFonts w:ascii="Arial" w:hAnsi="Arial" w:cs="Arial"/>
          <w:color w:val="000000"/>
        </w:rPr>
        <w:t xml:space="preserve">             </w:t>
      </w:r>
      <w:r>
        <w:rPr>
          <w:rFonts w:ascii="Times New Roman" w:hAnsi="Times New Roman" w:cs="Times New Roman"/>
          <w:color w:val="000000"/>
        </w:rPr>
        <w:t>ИЗМЕНЕНИЯ</w:t>
      </w:r>
    </w:p>
    <w:p w:rsidR="00566E4F" w:rsidRPr="00F41C9B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A)   Сила тока</w:t>
      </w:r>
      <w:r>
        <w:rPr>
          <w:rFonts w:ascii="Arial" w:hAnsi="Arial" w:cs="Arial"/>
          <w:color w:val="000000"/>
        </w:rPr>
        <w:t xml:space="preserve">                                      </w:t>
      </w:r>
      <w:r>
        <w:rPr>
          <w:rFonts w:ascii="Times New Roman" w:hAnsi="Arial" w:cs="Times New Roman"/>
          <w:color w:val="000000"/>
        </w:rPr>
        <w:t xml:space="preserve">1)   </w:t>
      </w:r>
      <w:r>
        <w:rPr>
          <w:rFonts w:ascii="Times New Roman" w:hAnsi="Times New Roman" w:cs="Times New Roman"/>
          <w:color w:val="000000"/>
        </w:rPr>
        <w:t>увеличивается</w:t>
      </w:r>
    </w:p>
    <w:p w:rsidR="00566E4F" w:rsidRPr="00F41C9B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Б)   Электродвижущая сила                    2)    уменьшается</w:t>
      </w:r>
    </w:p>
    <w:p w:rsidR="00566E4F" w:rsidRPr="005E6725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B)   Напряжение на резисторе</w:t>
      </w:r>
      <w:r>
        <w:rPr>
          <w:rFonts w:ascii="Arial" w:hAnsi="Arial" w:cs="Arial"/>
          <w:color w:val="000000"/>
        </w:rPr>
        <w:t xml:space="preserve">              </w:t>
      </w:r>
      <w:r>
        <w:rPr>
          <w:rFonts w:ascii="Times New Roman" w:hAnsi="Arial" w:cs="Times New Roman"/>
          <w:color w:val="000000"/>
        </w:rPr>
        <w:t xml:space="preserve">3)    </w:t>
      </w:r>
      <w:r>
        <w:rPr>
          <w:rFonts w:ascii="Times New Roman" w:hAnsi="Times New Roman" w:cs="Times New Roman"/>
          <w:color w:val="000000"/>
        </w:rPr>
        <w:t>не изменяется</w:t>
      </w:r>
    </w:p>
    <w:p w:rsidR="00566E4F" w:rsidRPr="00F41C9B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Г)    Сопротивление реостата                                                         </w:t>
      </w:r>
    </w:p>
    <w:tbl>
      <w:tblPr>
        <w:tblW w:w="7088" w:type="dxa"/>
        <w:tblInd w:w="-38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1772"/>
        <w:gridCol w:w="1772"/>
        <w:gridCol w:w="1772"/>
        <w:gridCol w:w="1772"/>
      </w:tblGrid>
      <w:tr w:rsidR="00566E4F" w:rsidRPr="00EC140E">
        <w:trPr>
          <w:trHeight w:val="317"/>
        </w:trPr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566E4F" w:rsidRPr="00EC140E">
        <w:trPr>
          <w:trHeight w:val="317"/>
        </w:trPr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E4F" w:rsidRPr="00EC140E" w:rsidRDefault="00566E4F" w:rsidP="00602A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E4F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66E4F" w:rsidRPr="00E8593A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9.   </w:t>
      </w:r>
      <w:r>
        <w:rPr>
          <w:rFonts w:ascii="Times New Roman" w:hAnsi="Times New Roman" w:cs="Times New Roman"/>
          <w:color w:val="000000"/>
        </w:rPr>
        <w:t>В резисторе сопротивлением 360 Ом при напряжении 15 В электрическим током была совершена работа 450 Дж. За какое время была совершена работа</w:t>
      </w:r>
      <w:r w:rsidRPr="00E8593A">
        <w:rPr>
          <w:rFonts w:ascii="Times New Roman" w:hAnsi="Times New Roman" w:cs="Times New Roman"/>
          <w:color w:val="000000"/>
        </w:rPr>
        <w:t>?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с</w:t>
      </w:r>
    </w:p>
    <w:p w:rsidR="00566E4F" w:rsidRPr="00792F23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Default="00566E4F" w:rsidP="002C47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10.   </w:t>
      </w:r>
      <w:r>
        <w:rPr>
          <w:rFonts w:ascii="Times New Roman" w:hAnsi="Times New Roman" w:cs="Times New Roman"/>
          <w:color w:val="000000"/>
        </w:rPr>
        <w:t>Электрическая цепь состоит из двух резисторов сопротивлением по 4 Ом соединенных параллельно, источника тока с ЭДС 16В и внутренним сопротивлением 2 Ом. Определить силу тока цепи.</w:t>
      </w: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Ответ: _____ А</w:t>
      </w:r>
    </w:p>
    <w:p w:rsidR="00566E4F" w:rsidRPr="00E8593A" w:rsidRDefault="00566E4F" w:rsidP="00602A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6E4F" w:rsidRDefault="00566E4F" w:rsidP="004C7F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noProof/>
        </w:rPr>
        <w:pict>
          <v:shape id="Рисунок 64" o:spid="_x0000_s1049" type="#_x0000_t75" style="position:absolute;left:0;text-align:left;margin-left:-113.15pt;margin-top:17.35pt;width:81.75pt;height:87pt;z-index:251669504;visibility:visible" wrapcoords="-198 0 -198 21414 21600 21414 21600 0 -198 0">
            <v:imagedata r:id="rId25" o:title=""/>
            <w10:wrap type="through"/>
          </v:shape>
        </w:pict>
      </w:r>
      <w:r>
        <w:rPr>
          <w:rFonts w:ascii="Times New Roman" w:hAnsi="Times New Roman" w:cs="Times New Roman"/>
          <w:b/>
          <w:bCs/>
          <w:color w:val="000000"/>
        </w:rPr>
        <w:t xml:space="preserve">11.  </w:t>
      </w:r>
      <w:r>
        <w:rPr>
          <w:rFonts w:ascii="Times New Roman" w:hAnsi="Times New Roman" w:cs="Times New Roman"/>
          <w:color w:val="000000"/>
        </w:rPr>
        <w:t>К однородному медному цилиндрическому проводнику длиной 40 м приложили разность потенциалов 10 В. Каким будет изменение температуры проводника через 15 с</w:t>
      </w:r>
      <w:r w:rsidRPr="002C4791">
        <w:rPr>
          <w:rFonts w:ascii="Times New Roman" w:hAnsi="Times New Roman" w:cs="Times New Roman"/>
          <w:color w:val="000000"/>
        </w:rPr>
        <w:t>?</w:t>
      </w:r>
      <w:r>
        <w:rPr>
          <w:rFonts w:ascii="Times New Roman" w:hAnsi="Times New Roman" w:cs="Times New Roman"/>
          <w:color w:val="000000"/>
        </w:rPr>
        <w:t xml:space="preserve"> Изменением сопротивления проводника и рассеянием тепла при его нагревании пренебречь.</w:t>
      </w:r>
    </w:p>
    <w:p w:rsidR="00566E4F" w:rsidRDefault="00566E4F" w:rsidP="002C4791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sectPr w:rsidR="00566E4F" w:rsidSect="007C6C77">
      <w:pgSz w:w="16838" w:h="11906" w:orient="landscape"/>
      <w:pgMar w:top="426" w:right="720" w:bottom="568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F19"/>
    <w:rsid w:val="00082EB2"/>
    <w:rsid w:val="000A343E"/>
    <w:rsid w:val="000E7F4A"/>
    <w:rsid w:val="00155E64"/>
    <w:rsid w:val="00163617"/>
    <w:rsid w:val="001A1557"/>
    <w:rsid w:val="00222F19"/>
    <w:rsid w:val="00280542"/>
    <w:rsid w:val="00280D3C"/>
    <w:rsid w:val="002C4791"/>
    <w:rsid w:val="00334F0D"/>
    <w:rsid w:val="003629E3"/>
    <w:rsid w:val="003B3D27"/>
    <w:rsid w:val="003B5E85"/>
    <w:rsid w:val="004525CD"/>
    <w:rsid w:val="00453231"/>
    <w:rsid w:val="004C7FE4"/>
    <w:rsid w:val="00566E4F"/>
    <w:rsid w:val="005845D1"/>
    <w:rsid w:val="005E6725"/>
    <w:rsid w:val="006024AE"/>
    <w:rsid w:val="00602A61"/>
    <w:rsid w:val="006606CB"/>
    <w:rsid w:val="00720251"/>
    <w:rsid w:val="00734466"/>
    <w:rsid w:val="00750266"/>
    <w:rsid w:val="00761BC4"/>
    <w:rsid w:val="00766CA7"/>
    <w:rsid w:val="00792F23"/>
    <w:rsid w:val="007A5122"/>
    <w:rsid w:val="007B1AC2"/>
    <w:rsid w:val="007C6C77"/>
    <w:rsid w:val="007D0DAF"/>
    <w:rsid w:val="007D4B6D"/>
    <w:rsid w:val="007E78F7"/>
    <w:rsid w:val="00847252"/>
    <w:rsid w:val="00877360"/>
    <w:rsid w:val="00880EA4"/>
    <w:rsid w:val="008B31C2"/>
    <w:rsid w:val="00917E8F"/>
    <w:rsid w:val="00972640"/>
    <w:rsid w:val="00980264"/>
    <w:rsid w:val="009D5C84"/>
    <w:rsid w:val="009D6696"/>
    <w:rsid w:val="00A256E5"/>
    <w:rsid w:val="00A44E9B"/>
    <w:rsid w:val="00A715D4"/>
    <w:rsid w:val="00A86792"/>
    <w:rsid w:val="00B25E16"/>
    <w:rsid w:val="00B6044E"/>
    <w:rsid w:val="00BB798B"/>
    <w:rsid w:val="00BD48BC"/>
    <w:rsid w:val="00BF571E"/>
    <w:rsid w:val="00C915BD"/>
    <w:rsid w:val="00D0657C"/>
    <w:rsid w:val="00D268E4"/>
    <w:rsid w:val="00DF462B"/>
    <w:rsid w:val="00E03870"/>
    <w:rsid w:val="00E35401"/>
    <w:rsid w:val="00E5159A"/>
    <w:rsid w:val="00E8593A"/>
    <w:rsid w:val="00E97C94"/>
    <w:rsid w:val="00EC140E"/>
    <w:rsid w:val="00ED6DA8"/>
    <w:rsid w:val="00F121BC"/>
    <w:rsid w:val="00F41C9B"/>
    <w:rsid w:val="00F44659"/>
    <w:rsid w:val="00F53EAB"/>
    <w:rsid w:val="00FC3380"/>
    <w:rsid w:val="00FF1361"/>
    <w:rsid w:val="00FF4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98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22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2F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4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1766</Words>
  <Characters>10072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 №7  </dc:title>
  <dc:subject/>
  <dc:creator>Пользователь</dc:creator>
  <cp:keywords/>
  <dc:description/>
  <cp:lastModifiedBy>GNOM</cp:lastModifiedBy>
  <cp:revision>4</cp:revision>
  <cp:lastPrinted>2015-05-05T04:59:00Z</cp:lastPrinted>
  <dcterms:created xsi:type="dcterms:W3CDTF">2018-04-24T17:05:00Z</dcterms:created>
  <dcterms:modified xsi:type="dcterms:W3CDTF">2021-10-24T09:51:00Z</dcterms:modified>
</cp:coreProperties>
</file>